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B4F15" w14:textId="152FB7DF" w:rsidR="00DE1C62" w:rsidRPr="00E20386" w:rsidRDefault="00DE1C62" w:rsidP="000733CE">
      <w:pPr>
        <w:pStyle w:val="0Textedebase"/>
        <w:spacing w:line="220" w:lineRule="exact"/>
        <w:rPr>
          <w:b/>
          <w:bCs/>
        </w:rPr>
      </w:pPr>
      <w:r w:rsidRPr="00E20386">
        <w:rPr>
          <w:b/>
        </w:rPr>
        <w:t xml:space="preserve">Para los ministerios de tutela – Evaluación de 2025 de los avances hacia la </w:t>
      </w:r>
      <w:r w:rsidR="00431A91" w:rsidRPr="00E20386">
        <w:rPr>
          <w:b/>
        </w:rPr>
        <w:t xml:space="preserve">consecución de la </w:t>
      </w:r>
      <w:r w:rsidRPr="00E20386">
        <w:rPr>
          <w:b/>
        </w:rPr>
        <w:t>Visión postal para 2030</w:t>
      </w:r>
    </w:p>
    <w:p w14:paraId="54644DE1" w14:textId="77777777" w:rsidR="00DE1C62" w:rsidRPr="00E20386" w:rsidRDefault="00DE1C62" w:rsidP="000733CE">
      <w:pPr>
        <w:pStyle w:val="0Textedebase"/>
        <w:spacing w:line="220" w:lineRule="exact"/>
      </w:pPr>
    </w:p>
    <w:p w14:paraId="270CA21B" w14:textId="469C198E" w:rsidR="00DE1C62" w:rsidRPr="00E20386" w:rsidRDefault="00DE1C62" w:rsidP="000733CE">
      <w:pPr>
        <w:pStyle w:val="0Textedebase"/>
        <w:spacing w:line="220" w:lineRule="exact"/>
      </w:pPr>
      <w:r w:rsidRPr="00E20386">
        <w:t xml:space="preserve">La Oficina Internacional desea conocer el estado de avance de los actores de la UPU </w:t>
      </w:r>
      <w:r w:rsidR="00431A91" w:rsidRPr="00E20386">
        <w:t>hacia</w:t>
      </w:r>
      <w:r w:rsidRPr="00E20386">
        <w:t xml:space="preserve"> la </w:t>
      </w:r>
      <w:r w:rsidR="00431A91" w:rsidRPr="00E20386">
        <w:t>consecución</w:t>
      </w:r>
      <w:r w:rsidRPr="00E20386">
        <w:t xml:space="preserve"> de la Visión postal para 2030. Se trata de una etapa fundamental para garantizar el seguimiento de los avances a nivel mundial y de manera comparable entre las regiones y los Países miembros.</w:t>
      </w:r>
    </w:p>
    <w:p w14:paraId="2AB3B8D5" w14:textId="77777777" w:rsidR="00DE1C62" w:rsidRPr="00E20386" w:rsidRDefault="00DE1C62" w:rsidP="000733CE">
      <w:pPr>
        <w:pStyle w:val="0Textedebase"/>
        <w:spacing w:line="220" w:lineRule="exact"/>
      </w:pPr>
    </w:p>
    <w:p w14:paraId="4BC680BF" w14:textId="4C9AE2E4" w:rsidR="00DE1C62" w:rsidRPr="00E20386" w:rsidRDefault="00DE1C62" w:rsidP="000733CE">
      <w:pPr>
        <w:pStyle w:val="0Textedebase"/>
        <w:spacing w:line="220" w:lineRule="exact"/>
      </w:pPr>
      <w:r w:rsidRPr="00E20386">
        <w:t xml:space="preserve">El 27º Congreso de la UPU, celebrado en 2021, adoptó la Visión postal para 2030 en el marco de la Estrategia Postal de Abiyán. La Visión postal para 2030 presenta una descripción general de los resultados esperados para el sector postal para 2030 y comprende 33 principales indicadores de desempeño. Está disponible en </w:t>
      </w:r>
      <w:bookmarkStart w:id="0" w:name="_Hlk197679538"/>
      <w:r w:rsidRPr="00E20386">
        <w:fldChar w:fldCharType="begin"/>
      </w:r>
      <w:r w:rsidRPr="00E20386">
        <w:instrText xml:space="preserve"> HYPERLINK "https://www.upu.int/getmedia/97071a5b-4ea1-4a27-834f-bb400cc85b01/%20Abidjan-Postal-Strategy-2021%E2%80%932025-web.pdf" </w:instrText>
      </w:r>
      <w:r w:rsidRPr="00E20386">
        <w:fldChar w:fldCharType="separate"/>
      </w:r>
      <w:r w:rsidRPr="00E20386">
        <w:t>bit.ly/</w:t>
      </w:r>
      <w:proofErr w:type="spellStart"/>
      <w:r w:rsidRPr="00E20386">
        <w:t>UPUAbidjanPostalStrategy</w:t>
      </w:r>
      <w:bookmarkEnd w:id="0"/>
      <w:proofErr w:type="spellEnd"/>
      <w:r w:rsidRPr="00E20386">
        <w:fldChar w:fldCharType="end"/>
      </w:r>
      <w:r w:rsidR="00431A91" w:rsidRPr="00E20386">
        <w:t>.</w:t>
      </w:r>
    </w:p>
    <w:p w14:paraId="1945F029" w14:textId="77777777" w:rsidR="00DE1C62" w:rsidRPr="00E20386" w:rsidRDefault="00DE1C62" w:rsidP="000733CE">
      <w:pPr>
        <w:pStyle w:val="0Textedebase"/>
        <w:spacing w:line="220" w:lineRule="exact"/>
      </w:pPr>
    </w:p>
    <w:p w14:paraId="2B1B2764" w14:textId="6EBE2845" w:rsidR="00DE1C62" w:rsidRPr="00E20386" w:rsidRDefault="00DE1C62" w:rsidP="000733CE">
      <w:pPr>
        <w:pStyle w:val="0Textedebase"/>
        <w:spacing w:line="220" w:lineRule="exact"/>
      </w:pPr>
      <w:r w:rsidRPr="00E20386">
        <w:t xml:space="preserve">Los resultados de la evaluación </w:t>
      </w:r>
      <w:r w:rsidR="00385659" w:rsidRPr="00E20386">
        <w:t>realizada</w:t>
      </w:r>
      <w:r w:rsidRPr="00E20386">
        <w:t xml:space="preserve"> en 2024</w:t>
      </w:r>
      <w:r w:rsidR="00385659" w:rsidRPr="00E20386">
        <w:t xml:space="preserve"> </w:t>
      </w:r>
      <w:r w:rsidRPr="00E20386">
        <w:t>(para medir los avances realizados hasta el 2023) pueden consultarse en el centro de documentación de la UPU (ver el documento CA C 3 2024.1–Pres 3b).</w:t>
      </w:r>
    </w:p>
    <w:p w14:paraId="4BC300A4" w14:textId="77777777" w:rsidR="00DE1C62" w:rsidRPr="00E20386" w:rsidRDefault="00DE1C62" w:rsidP="000733CE">
      <w:pPr>
        <w:pStyle w:val="0Textedebase"/>
        <w:spacing w:line="220" w:lineRule="exact"/>
      </w:pPr>
    </w:p>
    <w:p w14:paraId="12FC8134" w14:textId="172ED8F4" w:rsidR="00DE1C62" w:rsidRPr="00E20386" w:rsidRDefault="00DE1C62" w:rsidP="000733CE">
      <w:pPr>
        <w:pStyle w:val="0Textedebase"/>
        <w:spacing w:line="220" w:lineRule="exact"/>
      </w:pPr>
      <w:r w:rsidRPr="00E20386">
        <w:t xml:space="preserve">El cuestionario que figura a continuación debería llevar un máximo de 10–15 minutos para completar. Sírvase devolver el cuestionario completado a la dirección </w:t>
      </w:r>
      <w:hyperlink r:id="rId10" w:history="1">
        <w:r w:rsidRPr="00E20386">
          <w:rPr>
            <w:rStyle w:val="Hipervnculo"/>
            <w:b w:val="0"/>
            <w:bCs/>
            <w:lang w:val="es-ES_tradnl"/>
          </w:rPr>
          <w:t>strategy@upu.int</w:t>
        </w:r>
      </w:hyperlink>
      <w:r w:rsidRPr="0085171E">
        <w:t>,</w:t>
      </w:r>
      <w:r w:rsidRPr="00E20386">
        <w:t xml:space="preserve"> </w:t>
      </w:r>
      <w:r w:rsidRPr="00E20386">
        <w:rPr>
          <w:b/>
        </w:rPr>
        <w:t>el 15 de julio de 2025 a más tardar</w:t>
      </w:r>
      <w:r w:rsidRPr="00E20386">
        <w:t xml:space="preserve">. </w:t>
      </w:r>
    </w:p>
    <w:p w14:paraId="7BF55166" w14:textId="77777777" w:rsidR="00DE1C62" w:rsidRPr="00E20386" w:rsidRDefault="00DE1C62" w:rsidP="000733CE">
      <w:pPr>
        <w:pStyle w:val="0Textedebase"/>
        <w:spacing w:line="220" w:lineRule="exact"/>
      </w:pPr>
    </w:p>
    <w:p w14:paraId="0D40A806" w14:textId="77777777" w:rsidR="00DE1C62" w:rsidRPr="00E20386" w:rsidRDefault="00DE1C62" w:rsidP="000733CE">
      <w:pPr>
        <w:pStyle w:val="0Textedebase"/>
        <w:spacing w:line="220" w:lineRule="exact"/>
      </w:pPr>
      <w:r w:rsidRPr="00E20386">
        <w:t>Por cualquier consulta o para devolver el cuestionario por correo, sírvase ponerse en contacto con:</w:t>
      </w:r>
    </w:p>
    <w:p w14:paraId="047AAC4D" w14:textId="77777777" w:rsidR="00DE1C62" w:rsidRPr="00E20386" w:rsidRDefault="00DE1C62" w:rsidP="000733CE">
      <w:pPr>
        <w:pStyle w:val="0Textedebase"/>
        <w:spacing w:before="120" w:line="220" w:lineRule="exact"/>
      </w:pPr>
      <w:r w:rsidRPr="00E20386">
        <w:t xml:space="preserve">Sr. Kohei </w:t>
      </w:r>
      <w:proofErr w:type="spellStart"/>
      <w:r w:rsidRPr="00E20386">
        <w:t>Kitazawa</w:t>
      </w:r>
      <w:proofErr w:type="spellEnd"/>
    </w:p>
    <w:p w14:paraId="7130A956" w14:textId="77777777" w:rsidR="00DE1C62" w:rsidRPr="00E20386" w:rsidRDefault="00DE1C62" w:rsidP="000733CE">
      <w:pPr>
        <w:pStyle w:val="0Textedebase"/>
        <w:spacing w:line="220" w:lineRule="exact"/>
      </w:pPr>
      <w:r w:rsidRPr="00E20386">
        <w:t>Experto en planificación estratégica</w:t>
      </w:r>
    </w:p>
    <w:p w14:paraId="72DD3E40" w14:textId="77777777" w:rsidR="00DE1C62" w:rsidRPr="00073F26" w:rsidRDefault="00DE1C62" w:rsidP="000733CE">
      <w:pPr>
        <w:pStyle w:val="0Textedebase"/>
        <w:spacing w:line="220" w:lineRule="exact"/>
        <w:rPr>
          <w:lang w:val="fr-FR"/>
        </w:rPr>
      </w:pPr>
      <w:r w:rsidRPr="00073F26">
        <w:rPr>
          <w:lang w:val="fr-FR"/>
        </w:rPr>
        <w:t xml:space="preserve">UPU International Bureau </w:t>
      </w:r>
    </w:p>
    <w:p w14:paraId="2CAA20C0" w14:textId="77777777" w:rsidR="00DE1C62" w:rsidRPr="00073F26" w:rsidRDefault="00DE1C62" w:rsidP="000733CE">
      <w:pPr>
        <w:pStyle w:val="0Textedebase"/>
        <w:spacing w:line="220" w:lineRule="exact"/>
        <w:rPr>
          <w:lang w:val="fr-FR"/>
        </w:rPr>
      </w:pPr>
      <w:proofErr w:type="spellStart"/>
      <w:r w:rsidRPr="00073F26">
        <w:rPr>
          <w:lang w:val="fr-FR"/>
        </w:rPr>
        <w:t>Weltpoststrasse</w:t>
      </w:r>
      <w:proofErr w:type="spellEnd"/>
      <w:r w:rsidRPr="00073F26">
        <w:rPr>
          <w:lang w:val="fr-FR"/>
        </w:rPr>
        <w:t xml:space="preserve"> 4</w:t>
      </w:r>
    </w:p>
    <w:p w14:paraId="15B73733" w14:textId="77777777" w:rsidR="00DE1C62" w:rsidRPr="00073F26" w:rsidRDefault="00DE1C62" w:rsidP="000733CE">
      <w:pPr>
        <w:pStyle w:val="0Textedebase"/>
        <w:spacing w:line="220" w:lineRule="exact"/>
        <w:rPr>
          <w:lang w:val="fr-FR"/>
        </w:rPr>
      </w:pPr>
      <w:r w:rsidRPr="00073F26">
        <w:rPr>
          <w:lang w:val="fr-FR"/>
        </w:rPr>
        <w:t>3015 BERNE</w:t>
      </w:r>
    </w:p>
    <w:p w14:paraId="30CD6403" w14:textId="77777777" w:rsidR="00DE1C62" w:rsidRPr="00073F26" w:rsidRDefault="00DE1C62" w:rsidP="000733CE">
      <w:pPr>
        <w:pStyle w:val="0Textedebase"/>
        <w:spacing w:line="220" w:lineRule="exact"/>
        <w:rPr>
          <w:lang w:val="fr-FR"/>
        </w:rPr>
      </w:pPr>
      <w:proofErr w:type="spellStart"/>
      <w:r w:rsidRPr="00073F26">
        <w:rPr>
          <w:lang w:val="fr-FR"/>
        </w:rPr>
        <w:t>SUIZA</w:t>
      </w:r>
      <w:proofErr w:type="spellEnd"/>
    </w:p>
    <w:p w14:paraId="5282A1AD" w14:textId="59F29982" w:rsidR="00DE1C62" w:rsidRPr="00073F26" w:rsidRDefault="00DE1C62" w:rsidP="000733CE">
      <w:pPr>
        <w:pStyle w:val="0Textedebase"/>
        <w:tabs>
          <w:tab w:val="left" w:pos="851"/>
        </w:tabs>
        <w:spacing w:before="120" w:line="220" w:lineRule="exact"/>
        <w:rPr>
          <w:lang w:val="fr-FR"/>
        </w:rPr>
      </w:pPr>
      <w:proofErr w:type="spellStart"/>
      <w:proofErr w:type="gramStart"/>
      <w:r w:rsidRPr="00073F26">
        <w:rPr>
          <w:lang w:val="fr-FR"/>
        </w:rPr>
        <w:t>Teléfono</w:t>
      </w:r>
      <w:proofErr w:type="spellEnd"/>
      <w:r w:rsidRPr="00073F26">
        <w:rPr>
          <w:lang w:val="fr-FR"/>
        </w:rPr>
        <w:t>:</w:t>
      </w:r>
      <w:proofErr w:type="gramEnd"/>
      <w:r w:rsidRPr="00073F26">
        <w:rPr>
          <w:lang w:val="fr-FR"/>
        </w:rPr>
        <w:t xml:space="preserve"> +41 31 350 33 82</w:t>
      </w:r>
    </w:p>
    <w:p w14:paraId="78815AD6" w14:textId="77777777" w:rsidR="00DE1C62" w:rsidRPr="00E20386" w:rsidRDefault="00DE1C62" w:rsidP="000733CE">
      <w:pPr>
        <w:pStyle w:val="0Textedebase"/>
        <w:tabs>
          <w:tab w:val="left" w:pos="851"/>
        </w:tabs>
        <w:spacing w:line="220" w:lineRule="exact"/>
        <w:rPr>
          <w:b/>
          <w:bCs/>
        </w:rPr>
      </w:pPr>
      <w:r w:rsidRPr="00E20386">
        <w:t xml:space="preserve">Correo electrónico: </w:t>
      </w:r>
      <w:hyperlink r:id="rId11" w:history="1">
        <w:r w:rsidRPr="00E20386">
          <w:rPr>
            <w:rStyle w:val="Hipervnculo"/>
            <w:b w:val="0"/>
            <w:bCs/>
            <w:lang w:val="es-ES_tradnl"/>
          </w:rPr>
          <w:t>strategy@upu.int</w:t>
        </w:r>
      </w:hyperlink>
    </w:p>
    <w:p w14:paraId="1586C0A7" w14:textId="77777777" w:rsidR="00DE1C62" w:rsidRPr="00E20386" w:rsidRDefault="00DE1C62" w:rsidP="000733CE">
      <w:pPr>
        <w:pStyle w:val="0Textedebase"/>
        <w:spacing w:line="220" w:lineRule="exact"/>
      </w:pPr>
    </w:p>
    <w:p w14:paraId="6D997259" w14:textId="77777777" w:rsidR="00DE1C62" w:rsidRPr="00E20386" w:rsidRDefault="00DE1C62" w:rsidP="000733CE">
      <w:pPr>
        <w:pStyle w:val="0Textedebase"/>
        <w:spacing w:line="220" w:lineRule="exact"/>
        <w:rPr>
          <w:b/>
          <w:bCs/>
        </w:rPr>
      </w:pPr>
      <w:r w:rsidRPr="00E20386">
        <w:rPr>
          <w:b/>
          <w:bCs/>
        </w:rPr>
        <w:t>Este cuestionario debe ser completado por los ministerios de tutela</w:t>
      </w:r>
      <w:r w:rsidRPr="00E20386">
        <w:rPr>
          <w:b/>
        </w:rPr>
        <w:t>.</w:t>
      </w:r>
    </w:p>
    <w:p w14:paraId="32C4BC90" w14:textId="77777777" w:rsidR="00DE1C62" w:rsidRPr="00E20386" w:rsidRDefault="00DE1C62" w:rsidP="000733CE">
      <w:pPr>
        <w:pStyle w:val="0Textedebase"/>
        <w:spacing w:line="220" w:lineRule="exact"/>
      </w:pPr>
    </w:p>
    <w:p w14:paraId="4082C072" w14:textId="77777777" w:rsidR="00DE1C62" w:rsidRPr="00E20386" w:rsidRDefault="00DE1C62" w:rsidP="000733CE">
      <w:pPr>
        <w:pStyle w:val="0Textedebase"/>
        <w:spacing w:line="220" w:lineRule="exact"/>
      </w:pPr>
    </w:p>
    <w:p w14:paraId="731DB0F9" w14:textId="77777777" w:rsidR="00DE1C62" w:rsidRPr="00E20386" w:rsidRDefault="00DE1C62" w:rsidP="000733CE">
      <w:pPr>
        <w:pStyle w:val="0Textedebase"/>
        <w:spacing w:line="220" w:lineRule="exact"/>
        <w:rPr>
          <w:b/>
          <w:bCs/>
        </w:rPr>
      </w:pPr>
      <w:r w:rsidRPr="00E20386">
        <w:rPr>
          <w:b/>
        </w:rPr>
        <w:t>Sección I – Preguntas de orden general</w:t>
      </w:r>
    </w:p>
    <w:p w14:paraId="551B3F4F" w14:textId="77777777" w:rsidR="00DE1C62" w:rsidRPr="00E20386" w:rsidRDefault="00DE1C62" w:rsidP="000733CE">
      <w:pPr>
        <w:pStyle w:val="0Textedebase"/>
        <w:spacing w:line="220" w:lineRule="exac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DE1C62" w:rsidRPr="00E20386" w14:paraId="76611083" w14:textId="77777777" w:rsidTr="00B97343">
        <w:trPr>
          <w:cantSplit/>
        </w:trPr>
        <w:tc>
          <w:tcPr>
            <w:tcW w:w="9654" w:type="dxa"/>
            <w:gridSpan w:val="3"/>
            <w:tcMar>
              <w:top w:w="57" w:type="dxa"/>
              <w:bottom w:w="0" w:type="dxa"/>
            </w:tcMar>
          </w:tcPr>
          <w:p w14:paraId="1158A779" w14:textId="77777777" w:rsidR="00DE1C62" w:rsidRPr="00E20386" w:rsidRDefault="00DE1C62" w:rsidP="00B97343">
            <w:pPr>
              <w:spacing w:line="240" w:lineRule="auto"/>
              <w:rPr>
                <w:rFonts w:cs="Arial"/>
                <w:sz w:val="16"/>
                <w:szCs w:val="16"/>
              </w:rPr>
            </w:pPr>
            <w:r w:rsidRPr="00E20386">
              <w:rPr>
                <w:sz w:val="16"/>
              </w:rPr>
              <w:t>Sírvase indicar el tipo de organización a la que pertenece (seleccionar todas las opciones que correspondan)</w:t>
            </w:r>
          </w:p>
          <w:p w14:paraId="111D8468" w14:textId="77777777" w:rsidR="00DE1C62" w:rsidRPr="00E20386" w:rsidRDefault="00C91FCE" w:rsidP="00073F26">
            <w:pPr>
              <w:spacing w:before="120"/>
              <w:ind w:left="284" w:hanging="284"/>
              <w:rPr>
                <w:rFonts w:cs="Arial"/>
                <w:sz w:val="16"/>
                <w:szCs w:val="16"/>
              </w:rPr>
            </w:pPr>
            <w:sdt>
              <w:sdtPr>
                <w:rPr>
                  <w:rFonts w:cs="Arial"/>
                  <w:sz w:val="24"/>
                  <w:szCs w:val="24"/>
                </w:rPr>
                <w:id w:val="16970540"/>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r w:rsidR="00DE1C62" w:rsidRPr="00E20386">
              <w:tab/>
            </w:r>
            <w:r w:rsidR="00DE1C62" w:rsidRPr="00E20386">
              <w:rPr>
                <w:sz w:val="16"/>
              </w:rPr>
              <w:t xml:space="preserve">Ministerio de tutela (responsable del sector postal) </w:t>
            </w:r>
          </w:p>
          <w:p w14:paraId="346D4D25" w14:textId="77777777" w:rsidR="00DE1C62" w:rsidRPr="00E20386" w:rsidRDefault="00C91FCE" w:rsidP="00073F26">
            <w:pPr>
              <w:spacing w:before="120"/>
              <w:ind w:left="284" w:hanging="284"/>
              <w:rPr>
                <w:rFonts w:cs="Arial"/>
                <w:sz w:val="16"/>
                <w:szCs w:val="16"/>
              </w:rPr>
            </w:pPr>
            <w:sdt>
              <w:sdtPr>
                <w:rPr>
                  <w:rFonts w:cs="Arial"/>
                  <w:sz w:val="24"/>
                  <w:szCs w:val="24"/>
                </w:rPr>
                <w:id w:val="1873646498"/>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r w:rsidR="00DE1C62" w:rsidRPr="00E20386">
              <w:tab/>
            </w:r>
            <w:r w:rsidR="00DE1C62" w:rsidRPr="00E20386">
              <w:rPr>
                <w:sz w:val="16"/>
              </w:rPr>
              <w:t xml:space="preserve">Regulador (responsable del sector postal) </w:t>
            </w:r>
          </w:p>
          <w:p w14:paraId="6035433B" w14:textId="77777777" w:rsidR="00DE1C62" w:rsidRPr="00E20386" w:rsidRDefault="00C91FCE" w:rsidP="00073F26">
            <w:pPr>
              <w:spacing w:before="120" w:after="60"/>
              <w:ind w:left="284" w:hanging="284"/>
              <w:rPr>
                <w:rFonts w:cs="Arial"/>
              </w:rPr>
            </w:pPr>
            <w:sdt>
              <w:sdtPr>
                <w:rPr>
                  <w:rFonts w:cs="Arial"/>
                  <w:sz w:val="24"/>
                  <w:szCs w:val="24"/>
                </w:rPr>
                <w:id w:val="-507447897"/>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r w:rsidR="00DE1C62" w:rsidRPr="00E20386">
              <w:tab/>
            </w:r>
            <w:r w:rsidR="00DE1C62" w:rsidRPr="00E20386">
              <w:rPr>
                <w:sz w:val="16"/>
              </w:rPr>
              <w:t>Operador designado</w:t>
            </w:r>
          </w:p>
        </w:tc>
      </w:tr>
      <w:tr w:rsidR="00DE1C62" w:rsidRPr="00E20386" w14:paraId="64BCC46F" w14:textId="77777777" w:rsidTr="00B97343">
        <w:trPr>
          <w:cantSplit/>
        </w:trPr>
        <w:tc>
          <w:tcPr>
            <w:tcW w:w="9654" w:type="dxa"/>
            <w:gridSpan w:val="3"/>
            <w:tcMar>
              <w:top w:w="57" w:type="dxa"/>
              <w:bottom w:w="0" w:type="dxa"/>
            </w:tcMar>
          </w:tcPr>
          <w:p w14:paraId="04C368E1" w14:textId="77777777" w:rsidR="00DE1C62" w:rsidRPr="00E20386" w:rsidRDefault="00DE1C62" w:rsidP="00B97343">
            <w:pPr>
              <w:spacing w:line="240" w:lineRule="auto"/>
              <w:rPr>
                <w:rFonts w:cs="Arial"/>
                <w:sz w:val="16"/>
                <w:szCs w:val="16"/>
              </w:rPr>
            </w:pPr>
            <w:r w:rsidRPr="00E20386">
              <w:rPr>
                <w:sz w:val="16"/>
              </w:rPr>
              <w:t>Nombre de la organización</w:t>
            </w:r>
          </w:p>
          <w:p w14:paraId="579B39CE" w14:textId="77777777" w:rsidR="00DE1C62" w:rsidRPr="00E20386" w:rsidRDefault="00DE1C62" w:rsidP="00B97343">
            <w:pPr>
              <w:spacing w:line="240" w:lineRule="auto"/>
              <w:ind w:right="74"/>
              <w:rPr>
                <w:rFonts w:cs="Arial"/>
                <w:sz w:val="16"/>
                <w:szCs w:val="16"/>
              </w:rPr>
            </w:pPr>
          </w:p>
          <w:p w14:paraId="79058B45" w14:textId="77777777" w:rsidR="00DE1C62" w:rsidRPr="00E20386" w:rsidRDefault="00DE1C62" w:rsidP="00B97343">
            <w:pPr>
              <w:spacing w:line="240" w:lineRule="auto"/>
              <w:ind w:right="74"/>
              <w:rPr>
                <w:rFonts w:cs="Arial"/>
                <w:sz w:val="16"/>
                <w:szCs w:val="16"/>
              </w:rPr>
            </w:pPr>
          </w:p>
        </w:tc>
      </w:tr>
      <w:tr w:rsidR="00DE1C62" w:rsidRPr="00E20386" w14:paraId="2CFDA285" w14:textId="77777777" w:rsidTr="00B97343">
        <w:trPr>
          <w:cantSplit/>
          <w:trHeight w:val="33"/>
        </w:trPr>
        <w:tc>
          <w:tcPr>
            <w:tcW w:w="7650" w:type="dxa"/>
            <w:gridSpan w:val="2"/>
            <w:tcBorders>
              <w:right w:val="nil"/>
            </w:tcBorders>
            <w:tcMar>
              <w:top w:w="57" w:type="dxa"/>
              <w:bottom w:w="0" w:type="dxa"/>
            </w:tcMar>
          </w:tcPr>
          <w:p w14:paraId="38C8C598" w14:textId="77777777" w:rsidR="00DE1C62" w:rsidRPr="00E20386" w:rsidRDefault="00DE1C62" w:rsidP="00B97343">
            <w:pPr>
              <w:spacing w:line="240" w:lineRule="auto"/>
              <w:ind w:right="75"/>
              <w:rPr>
                <w:rFonts w:cs="Arial"/>
                <w:sz w:val="16"/>
                <w:szCs w:val="16"/>
              </w:rPr>
            </w:pPr>
            <w:r w:rsidRPr="00E20386">
              <w:rPr>
                <w:sz w:val="16"/>
              </w:rPr>
              <w:t>Nombre completo</w:t>
            </w:r>
          </w:p>
          <w:p w14:paraId="095127F2" w14:textId="77777777" w:rsidR="00DE1C62" w:rsidRPr="00E20386" w:rsidRDefault="00DE1C62" w:rsidP="00B97343">
            <w:pPr>
              <w:spacing w:line="240" w:lineRule="auto"/>
              <w:rPr>
                <w:rFonts w:cs="Arial"/>
                <w:sz w:val="16"/>
                <w:szCs w:val="16"/>
              </w:rPr>
            </w:pPr>
          </w:p>
          <w:p w14:paraId="09762C95" w14:textId="77777777" w:rsidR="00DE1C62" w:rsidRPr="00E20386" w:rsidRDefault="00DE1C62" w:rsidP="00B97343">
            <w:pPr>
              <w:spacing w:line="240" w:lineRule="auto"/>
              <w:rPr>
                <w:rFonts w:cs="Arial"/>
                <w:sz w:val="16"/>
                <w:szCs w:val="16"/>
              </w:rPr>
            </w:pPr>
          </w:p>
        </w:tc>
        <w:tc>
          <w:tcPr>
            <w:tcW w:w="2004" w:type="dxa"/>
            <w:tcBorders>
              <w:left w:val="nil"/>
            </w:tcBorders>
            <w:tcMar>
              <w:top w:w="57" w:type="dxa"/>
            </w:tcMar>
            <w:vAlign w:val="bottom"/>
          </w:tcPr>
          <w:p w14:paraId="1599166A" w14:textId="77777777" w:rsidR="00DE1C62" w:rsidRPr="00E20386" w:rsidRDefault="00C91FCE" w:rsidP="00B97343">
            <w:pPr>
              <w:tabs>
                <w:tab w:val="left" w:pos="921"/>
              </w:tabs>
              <w:rPr>
                <w:rFonts w:cs="Arial"/>
                <w:sz w:val="16"/>
                <w:szCs w:val="16"/>
              </w:rPr>
            </w:pPr>
            <w:sdt>
              <w:sdtPr>
                <w:rPr>
                  <w:rFonts w:cs="Arial"/>
                  <w:sz w:val="24"/>
                  <w:szCs w:val="24"/>
                </w:rPr>
                <w:id w:val="-1990703502"/>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r w:rsidR="00DE1C62" w:rsidRPr="00E20386">
              <w:rPr>
                <w:sz w:val="16"/>
              </w:rPr>
              <w:t xml:space="preserve"> Sra.</w:t>
            </w:r>
            <w:r w:rsidR="00DE1C62" w:rsidRPr="00E20386">
              <w:rPr>
                <w:sz w:val="16"/>
              </w:rPr>
              <w:tab/>
            </w:r>
            <w:sdt>
              <w:sdtPr>
                <w:rPr>
                  <w:rFonts w:cs="Arial"/>
                  <w:sz w:val="24"/>
                  <w:szCs w:val="24"/>
                </w:rPr>
                <w:id w:val="-823508224"/>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r w:rsidR="00DE1C62" w:rsidRPr="00E20386">
              <w:rPr>
                <w:sz w:val="16"/>
              </w:rPr>
              <w:t xml:space="preserve"> Sr.</w:t>
            </w:r>
          </w:p>
        </w:tc>
      </w:tr>
      <w:tr w:rsidR="00DE1C62" w:rsidRPr="00E20386" w14:paraId="0547B905" w14:textId="77777777" w:rsidTr="00B97343">
        <w:trPr>
          <w:cantSplit/>
        </w:trPr>
        <w:tc>
          <w:tcPr>
            <w:tcW w:w="9654" w:type="dxa"/>
            <w:gridSpan w:val="3"/>
            <w:tcMar>
              <w:top w:w="57" w:type="dxa"/>
              <w:bottom w:w="0" w:type="dxa"/>
            </w:tcMar>
          </w:tcPr>
          <w:p w14:paraId="1950A322" w14:textId="77777777" w:rsidR="00DE1C62" w:rsidRPr="00E20386" w:rsidRDefault="00DE1C62" w:rsidP="00B97343">
            <w:pPr>
              <w:spacing w:line="240" w:lineRule="auto"/>
              <w:ind w:right="74"/>
              <w:rPr>
                <w:rFonts w:cs="Arial"/>
                <w:sz w:val="16"/>
                <w:szCs w:val="16"/>
              </w:rPr>
            </w:pPr>
            <w:r w:rsidRPr="00E20386">
              <w:rPr>
                <w:sz w:val="16"/>
              </w:rPr>
              <w:t>Función/cargo</w:t>
            </w:r>
          </w:p>
          <w:p w14:paraId="458F0886" w14:textId="77777777" w:rsidR="00DE1C62" w:rsidRPr="00E20386" w:rsidRDefault="00DE1C62" w:rsidP="00B97343">
            <w:pPr>
              <w:spacing w:line="240" w:lineRule="auto"/>
              <w:ind w:right="74"/>
              <w:rPr>
                <w:rFonts w:cs="Arial"/>
                <w:sz w:val="16"/>
                <w:szCs w:val="16"/>
              </w:rPr>
            </w:pPr>
          </w:p>
          <w:p w14:paraId="1B46C6DC" w14:textId="77777777" w:rsidR="00DE1C62" w:rsidRPr="00E20386" w:rsidRDefault="00DE1C62" w:rsidP="00B97343">
            <w:pPr>
              <w:spacing w:line="240" w:lineRule="auto"/>
              <w:ind w:right="74"/>
              <w:rPr>
                <w:rFonts w:cs="Arial"/>
                <w:sz w:val="16"/>
                <w:szCs w:val="16"/>
              </w:rPr>
            </w:pPr>
          </w:p>
        </w:tc>
      </w:tr>
      <w:tr w:rsidR="00DE1C62" w:rsidRPr="00E20386" w14:paraId="3AA6A463" w14:textId="77777777" w:rsidTr="00B97343">
        <w:trPr>
          <w:cantSplit/>
        </w:trPr>
        <w:tc>
          <w:tcPr>
            <w:tcW w:w="9654" w:type="dxa"/>
            <w:gridSpan w:val="3"/>
            <w:tcMar>
              <w:top w:w="57" w:type="dxa"/>
              <w:bottom w:w="0" w:type="dxa"/>
            </w:tcMar>
          </w:tcPr>
          <w:p w14:paraId="2B91B927" w14:textId="77777777" w:rsidR="00DE1C62" w:rsidRPr="00E20386" w:rsidRDefault="00DE1C62" w:rsidP="00B97343">
            <w:pPr>
              <w:spacing w:line="240" w:lineRule="auto"/>
              <w:ind w:right="74"/>
              <w:rPr>
                <w:rFonts w:cs="Arial"/>
                <w:sz w:val="16"/>
                <w:szCs w:val="16"/>
              </w:rPr>
            </w:pPr>
            <w:r w:rsidRPr="00E20386">
              <w:rPr>
                <w:sz w:val="16"/>
              </w:rPr>
              <w:t>Dirección</w:t>
            </w:r>
          </w:p>
          <w:p w14:paraId="1078D9D3" w14:textId="77777777" w:rsidR="00DE1C62" w:rsidRPr="00E20386" w:rsidRDefault="00DE1C62" w:rsidP="00B97343">
            <w:pPr>
              <w:spacing w:line="240" w:lineRule="auto"/>
              <w:ind w:right="74"/>
              <w:rPr>
                <w:rFonts w:cs="Arial"/>
                <w:sz w:val="16"/>
                <w:szCs w:val="16"/>
              </w:rPr>
            </w:pPr>
          </w:p>
          <w:p w14:paraId="0749202A" w14:textId="77777777" w:rsidR="00DE1C62" w:rsidRPr="00E20386" w:rsidRDefault="00DE1C62" w:rsidP="00B97343">
            <w:pPr>
              <w:spacing w:line="240" w:lineRule="auto"/>
              <w:ind w:right="74"/>
              <w:rPr>
                <w:rFonts w:cs="Arial"/>
                <w:sz w:val="16"/>
                <w:szCs w:val="16"/>
              </w:rPr>
            </w:pPr>
          </w:p>
          <w:p w14:paraId="1B639AB1" w14:textId="77777777" w:rsidR="00DE1C62" w:rsidRPr="00E20386" w:rsidRDefault="00DE1C62" w:rsidP="00B97343">
            <w:pPr>
              <w:spacing w:line="240" w:lineRule="auto"/>
              <w:ind w:right="74"/>
              <w:rPr>
                <w:rFonts w:cs="Arial"/>
                <w:sz w:val="16"/>
                <w:szCs w:val="16"/>
              </w:rPr>
            </w:pPr>
          </w:p>
          <w:p w14:paraId="57322AF4" w14:textId="77777777" w:rsidR="00DE1C62" w:rsidRPr="00E20386" w:rsidRDefault="00DE1C62" w:rsidP="00B97343">
            <w:pPr>
              <w:spacing w:line="240" w:lineRule="auto"/>
              <w:ind w:right="74"/>
              <w:rPr>
                <w:rFonts w:cs="Arial"/>
                <w:sz w:val="16"/>
                <w:szCs w:val="16"/>
              </w:rPr>
            </w:pPr>
          </w:p>
        </w:tc>
      </w:tr>
      <w:tr w:rsidR="00DE1C62" w:rsidRPr="00E20386" w14:paraId="1AD1C045" w14:textId="77777777" w:rsidTr="00B97343">
        <w:trPr>
          <w:cantSplit/>
        </w:trPr>
        <w:tc>
          <w:tcPr>
            <w:tcW w:w="9654" w:type="dxa"/>
            <w:gridSpan w:val="3"/>
            <w:tcMar>
              <w:top w:w="57" w:type="dxa"/>
              <w:bottom w:w="0" w:type="dxa"/>
            </w:tcMar>
          </w:tcPr>
          <w:p w14:paraId="25FD4A53" w14:textId="77777777" w:rsidR="00DE1C62" w:rsidRPr="00E20386" w:rsidRDefault="00DE1C62" w:rsidP="00B97343">
            <w:pPr>
              <w:spacing w:line="240" w:lineRule="auto"/>
              <w:rPr>
                <w:rFonts w:cs="Arial"/>
                <w:sz w:val="16"/>
                <w:szCs w:val="16"/>
              </w:rPr>
            </w:pPr>
            <w:r w:rsidRPr="00E20386">
              <w:rPr>
                <w:sz w:val="16"/>
              </w:rPr>
              <w:t>País</w:t>
            </w:r>
          </w:p>
          <w:p w14:paraId="01191C43" w14:textId="77777777" w:rsidR="00DE1C62" w:rsidRPr="00E20386" w:rsidRDefault="00DE1C62" w:rsidP="00B97343">
            <w:pPr>
              <w:spacing w:line="240" w:lineRule="auto"/>
              <w:ind w:right="74"/>
              <w:rPr>
                <w:rFonts w:cs="Arial"/>
                <w:sz w:val="16"/>
                <w:szCs w:val="16"/>
              </w:rPr>
            </w:pPr>
          </w:p>
          <w:p w14:paraId="3B5DDC1B" w14:textId="77777777" w:rsidR="00DE1C62" w:rsidRPr="00E20386" w:rsidRDefault="00DE1C62" w:rsidP="00B97343">
            <w:pPr>
              <w:spacing w:line="240" w:lineRule="auto"/>
              <w:ind w:right="74"/>
              <w:rPr>
                <w:rFonts w:cs="Arial"/>
                <w:sz w:val="16"/>
                <w:szCs w:val="16"/>
              </w:rPr>
            </w:pPr>
          </w:p>
        </w:tc>
      </w:tr>
      <w:tr w:rsidR="00DE1C62" w:rsidRPr="00E20386" w14:paraId="38CDDACA" w14:textId="77777777" w:rsidTr="00B97343">
        <w:trPr>
          <w:cantSplit/>
          <w:trHeight w:val="192"/>
        </w:trPr>
        <w:tc>
          <w:tcPr>
            <w:tcW w:w="4859" w:type="dxa"/>
            <w:tcMar>
              <w:top w:w="57" w:type="dxa"/>
              <w:bottom w:w="0" w:type="dxa"/>
            </w:tcMar>
          </w:tcPr>
          <w:p w14:paraId="7BC9C871" w14:textId="77777777" w:rsidR="00DE1C62" w:rsidRPr="00E20386" w:rsidRDefault="00DE1C62" w:rsidP="00B97343">
            <w:pPr>
              <w:spacing w:line="240" w:lineRule="auto"/>
              <w:ind w:right="74"/>
              <w:rPr>
                <w:rFonts w:cs="Arial"/>
                <w:sz w:val="16"/>
                <w:szCs w:val="16"/>
              </w:rPr>
            </w:pPr>
            <w:r w:rsidRPr="00E20386">
              <w:rPr>
                <w:sz w:val="16"/>
              </w:rPr>
              <w:t>Teléfono</w:t>
            </w:r>
          </w:p>
          <w:p w14:paraId="071B8BCB" w14:textId="77777777" w:rsidR="00DE1C62" w:rsidRPr="00E20386" w:rsidRDefault="00DE1C62" w:rsidP="00B97343">
            <w:pPr>
              <w:spacing w:line="240" w:lineRule="auto"/>
              <w:ind w:right="74"/>
              <w:rPr>
                <w:rFonts w:cs="Arial"/>
                <w:sz w:val="16"/>
                <w:szCs w:val="16"/>
              </w:rPr>
            </w:pPr>
          </w:p>
          <w:p w14:paraId="46CE9E39" w14:textId="77777777" w:rsidR="00DE1C62" w:rsidRPr="00E20386" w:rsidRDefault="00DE1C62" w:rsidP="00B97343">
            <w:pPr>
              <w:spacing w:line="240" w:lineRule="auto"/>
              <w:ind w:right="74"/>
              <w:rPr>
                <w:rFonts w:cs="Arial"/>
                <w:sz w:val="16"/>
                <w:szCs w:val="16"/>
              </w:rPr>
            </w:pPr>
          </w:p>
        </w:tc>
        <w:tc>
          <w:tcPr>
            <w:tcW w:w="4795" w:type="dxa"/>
            <w:gridSpan w:val="2"/>
            <w:tcMar>
              <w:top w:w="57" w:type="dxa"/>
              <w:bottom w:w="0" w:type="dxa"/>
            </w:tcMar>
          </w:tcPr>
          <w:p w14:paraId="7F98C260" w14:textId="77777777" w:rsidR="00DE1C62" w:rsidRPr="00E20386" w:rsidRDefault="00DE1C62" w:rsidP="00B97343">
            <w:pPr>
              <w:spacing w:line="240" w:lineRule="auto"/>
              <w:ind w:right="74"/>
              <w:rPr>
                <w:rFonts w:cs="Arial"/>
                <w:sz w:val="16"/>
                <w:szCs w:val="16"/>
              </w:rPr>
            </w:pPr>
            <w:r w:rsidRPr="00E20386">
              <w:rPr>
                <w:sz w:val="16"/>
              </w:rPr>
              <w:t>Correo electrónico</w:t>
            </w:r>
          </w:p>
          <w:p w14:paraId="2265DCA1" w14:textId="77777777" w:rsidR="00DE1C62" w:rsidRPr="00E20386" w:rsidRDefault="00DE1C62" w:rsidP="00B97343">
            <w:pPr>
              <w:spacing w:line="240" w:lineRule="auto"/>
              <w:ind w:right="74"/>
              <w:rPr>
                <w:rFonts w:cs="Arial"/>
                <w:sz w:val="16"/>
                <w:szCs w:val="16"/>
              </w:rPr>
            </w:pPr>
          </w:p>
        </w:tc>
      </w:tr>
    </w:tbl>
    <w:p w14:paraId="4C4F4A1A" w14:textId="2FC3F5AE" w:rsidR="00DE1C62" w:rsidRPr="00E20386" w:rsidRDefault="00DE1C62" w:rsidP="00220053">
      <w:pPr>
        <w:pStyle w:val="0Textedebase"/>
        <w:pageBreakBefore/>
        <w:spacing w:line="240" w:lineRule="auto"/>
        <w:rPr>
          <w:b/>
          <w:bCs/>
        </w:rPr>
      </w:pPr>
      <w:r w:rsidRPr="00E20386">
        <w:rPr>
          <w:b/>
        </w:rPr>
        <w:lastRenderedPageBreak/>
        <w:t>Sección II – Ministerios de tutela</w:t>
      </w:r>
    </w:p>
    <w:p w14:paraId="18DAB5AB" w14:textId="77777777" w:rsidR="00DE1C62" w:rsidRPr="00E20386" w:rsidRDefault="00DE1C62" w:rsidP="00220053">
      <w:pPr>
        <w:pStyle w:val="0Textedebase"/>
        <w:spacing w:line="240" w:lineRule="auto"/>
      </w:pPr>
    </w:p>
    <w:p w14:paraId="19781C04" w14:textId="77777777" w:rsidR="00DE1C62" w:rsidRPr="00E20386" w:rsidRDefault="00DE1C62" w:rsidP="00220053">
      <w:pPr>
        <w:pStyle w:val="0Textedebase"/>
        <w:spacing w:line="240" w:lineRule="auto"/>
      </w:pPr>
      <w:r w:rsidRPr="00E20386">
        <w:t>Sírvase indicar si está de acuerdo/en desacuerdo con las siguientes afirmaciones.</w:t>
      </w:r>
      <w:r w:rsidRPr="00256B09">
        <w:rPr>
          <w:rStyle w:val="Refdenotaalpie"/>
          <w:b w:val="0"/>
          <w:bCs/>
          <w:lang w:val="es-ES_tradnl"/>
        </w:rPr>
        <w:footnoteReference w:id="2"/>
      </w:r>
    </w:p>
    <w:p w14:paraId="2FD79674" w14:textId="77777777" w:rsidR="00DE1C62" w:rsidRPr="00E20386" w:rsidRDefault="00DE1C62" w:rsidP="00220053">
      <w:pPr>
        <w:pStyle w:val="0Textedebase"/>
        <w:spacing w:line="240" w:lineRule="auto"/>
      </w:pPr>
    </w:p>
    <w:tbl>
      <w:tblPr>
        <w:tblStyle w:val="Tabladecuadrcula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7"/>
        <w:gridCol w:w="5183"/>
        <w:gridCol w:w="305"/>
        <w:gridCol w:w="1051"/>
        <w:gridCol w:w="1051"/>
        <w:gridCol w:w="1051"/>
      </w:tblGrid>
      <w:tr w:rsidR="00DE1C62" w:rsidRPr="00E20386" w14:paraId="66B265DF" w14:textId="77777777" w:rsidTr="00B97343">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8" w:type="pct"/>
            <w:tcBorders>
              <w:top w:val="none" w:sz="0" w:space="0" w:color="auto"/>
              <w:bottom w:val="none" w:sz="0" w:space="0" w:color="auto"/>
              <w:right w:val="none" w:sz="0" w:space="0" w:color="auto"/>
            </w:tcBorders>
          </w:tcPr>
          <w:p w14:paraId="7CB3A12D" w14:textId="77777777" w:rsidR="00DE1C62" w:rsidRPr="00E20386" w:rsidRDefault="00DE1C62" w:rsidP="00220053">
            <w:pPr>
              <w:spacing w:line="240" w:lineRule="auto"/>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123B2EAA"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E20386">
              <w:rPr>
                <w:b w:val="0"/>
                <w:i/>
              </w:rPr>
              <w:t>Declaración de la Visión postal para 2030 y pregunta sobre su país</w:t>
            </w:r>
          </w:p>
        </w:tc>
        <w:tc>
          <w:tcPr>
            <w:tcW w:w="158" w:type="pct"/>
            <w:tcBorders>
              <w:top w:val="none" w:sz="0" w:space="0" w:color="auto"/>
              <w:left w:val="none" w:sz="0" w:space="0" w:color="auto"/>
              <w:bottom w:val="none" w:sz="0" w:space="0" w:color="auto"/>
              <w:right w:val="none" w:sz="0" w:space="0" w:color="auto"/>
            </w:tcBorders>
            <w:shd w:val="clear" w:color="auto" w:fill="auto"/>
          </w:tcPr>
          <w:p w14:paraId="0379F838"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9342241"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E20386">
              <w:rPr>
                <w:b w:val="0"/>
                <w:i/>
              </w:rPr>
              <w:t>Sí</w:t>
            </w:r>
          </w:p>
        </w:tc>
        <w:tc>
          <w:tcPr>
            <w:tcW w:w="545" w:type="pct"/>
            <w:tcBorders>
              <w:top w:val="none" w:sz="0" w:space="0" w:color="auto"/>
              <w:left w:val="none" w:sz="0" w:space="0" w:color="auto"/>
              <w:bottom w:val="none" w:sz="0" w:space="0" w:color="auto"/>
              <w:right w:val="none" w:sz="0" w:space="0" w:color="auto"/>
            </w:tcBorders>
            <w:shd w:val="clear" w:color="auto" w:fill="auto"/>
          </w:tcPr>
          <w:p w14:paraId="6013145E" w14:textId="6738E2E5"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E20386">
              <w:rPr>
                <w:b w:val="0"/>
                <w:i/>
              </w:rPr>
              <w:t xml:space="preserve">No, </w:t>
            </w:r>
            <w:r w:rsidR="00C91FCE">
              <w:rPr>
                <w:b w:val="0"/>
                <w:i/>
              </w:rPr>
              <w:br/>
            </w:r>
            <w:r w:rsidRPr="00E20386">
              <w:rPr>
                <w:b w:val="0"/>
                <w:i/>
              </w:rPr>
              <w:t>en curso</w:t>
            </w:r>
          </w:p>
        </w:tc>
        <w:tc>
          <w:tcPr>
            <w:tcW w:w="545" w:type="pct"/>
            <w:tcBorders>
              <w:top w:val="none" w:sz="0" w:space="0" w:color="auto"/>
              <w:left w:val="none" w:sz="0" w:space="0" w:color="auto"/>
              <w:bottom w:val="none" w:sz="0" w:space="0" w:color="auto"/>
            </w:tcBorders>
            <w:shd w:val="clear" w:color="auto" w:fill="auto"/>
          </w:tcPr>
          <w:p w14:paraId="5701449F"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rPr>
            </w:pPr>
            <w:r w:rsidRPr="00E20386">
              <w:rPr>
                <w:b w:val="0"/>
                <w:i/>
              </w:rPr>
              <w:t>No está previsto</w:t>
            </w:r>
          </w:p>
        </w:tc>
      </w:tr>
      <w:tr w:rsidR="00DE1C62" w:rsidRPr="00E20386" w14:paraId="002E35CF" w14:textId="77777777" w:rsidTr="00B97343">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8" w:type="pct"/>
            <w:tcBorders>
              <w:top w:val="none" w:sz="0" w:space="0" w:color="auto"/>
              <w:bottom w:val="none" w:sz="0" w:space="0" w:color="auto"/>
              <w:right w:val="none" w:sz="0" w:space="0" w:color="auto"/>
            </w:tcBorders>
          </w:tcPr>
          <w:p w14:paraId="64FAFB3E" w14:textId="77777777" w:rsidR="00DE1C62" w:rsidRPr="00E20386" w:rsidRDefault="00DE1C62" w:rsidP="00220053">
            <w:pPr>
              <w:spacing w:line="240" w:lineRule="auto"/>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0B85748F"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19D54F2B"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274AE775"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F9E4E3D"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772C7916" w14:textId="77777777" w:rsidR="00DE1C62" w:rsidRPr="00E20386" w:rsidRDefault="00DE1C62" w:rsidP="00220053">
            <w:pPr>
              <w:spacing w:line="240" w:lineRule="auto"/>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DE1C62" w:rsidRPr="00E20386" w14:paraId="4F30D633"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7D30092" w14:textId="77777777" w:rsidR="00DE1C62" w:rsidRPr="00E20386" w:rsidRDefault="00DE1C62" w:rsidP="00220053">
            <w:pPr>
              <w:spacing w:line="240" w:lineRule="auto"/>
              <w:ind w:left="-105"/>
              <w:rPr>
                <w:rFonts w:cs="Arial"/>
                <w:b w:val="0"/>
                <w:bCs w:val="0"/>
              </w:rPr>
            </w:pPr>
            <w:r w:rsidRPr="00E20386">
              <w:rPr>
                <w:b w:val="0"/>
                <w:color w:val="000000"/>
              </w:rPr>
              <w:t>VP 1.1</w:t>
            </w:r>
          </w:p>
        </w:tc>
        <w:tc>
          <w:tcPr>
            <w:tcW w:w="2689" w:type="pct"/>
            <w:shd w:val="clear" w:color="auto" w:fill="auto"/>
          </w:tcPr>
          <w:p w14:paraId="44C9A79F"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E20386">
              <w:rPr>
                <w:color w:val="000000"/>
              </w:rPr>
              <w:t>Para 2030, cada país debería haber elaborado y aprobado una política nacional para el sector postal, con funciones y expectativas claras para cada uno de los actores del sector (ministerio, regulador, operadores y otros participantes del mercado y autoridades gubernamentales)</w:t>
            </w:r>
          </w:p>
        </w:tc>
        <w:tc>
          <w:tcPr>
            <w:tcW w:w="158" w:type="pct"/>
            <w:shd w:val="clear" w:color="auto" w:fill="auto"/>
          </w:tcPr>
          <w:p w14:paraId="07306B07"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786A1CA"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2F9AFB4"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FD666C1"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DE1C62" w:rsidRPr="00E20386" w14:paraId="4430201D"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1F96456F"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62F2842C"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CC56574"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BD1C1F9"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90B351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E007FB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39E83D35"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54CDED1"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710CA913" w14:textId="77777777" w:rsidR="00DE1C62" w:rsidRPr="00E20386" w:rsidRDefault="00DE1C62" w:rsidP="00220053">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P1.1</w:t>
            </w:r>
            <w:r w:rsidRPr="00E20386">
              <w:rPr>
                <w:color w:val="000000"/>
              </w:rPr>
              <w:tab/>
              <w:t>¿Su Gobierno ha alcanzado ya este objetivo?</w:t>
            </w:r>
          </w:p>
        </w:tc>
        <w:tc>
          <w:tcPr>
            <w:tcW w:w="158" w:type="pct"/>
            <w:shd w:val="clear" w:color="auto" w:fill="auto"/>
          </w:tcPr>
          <w:p w14:paraId="0DBF441A"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DA45935"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24FF3633"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6DCF0463"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r>
      <w:tr w:rsidR="00DE1C62" w:rsidRPr="00E20386" w14:paraId="013F7CC1"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1D80DBD2"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737DB84A" w14:textId="77777777" w:rsidR="00DE1C62" w:rsidRPr="00E20386" w:rsidRDefault="00DE1C62" w:rsidP="00220053">
            <w:pPr>
              <w:tabs>
                <w:tab w:val="left" w:pos="709"/>
              </w:tabs>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913E725"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B973E72"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4438A9D"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E294B6E"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4BE4DDFC"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BA197A8" w14:textId="77777777" w:rsidR="00DE1C62" w:rsidRPr="00E20386" w:rsidRDefault="00DE1C62" w:rsidP="00220053">
            <w:pPr>
              <w:spacing w:line="240" w:lineRule="auto"/>
              <w:ind w:left="-105"/>
              <w:rPr>
                <w:rFonts w:cs="Arial"/>
                <w:b w:val="0"/>
                <w:bCs w:val="0"/>
              </w:rPr>
            </w:pPr>
            <w:r w:rsidRPr="00E20386">
              <w:rPr>
                <w:b w:val="0"/>
                <w:color w:val="000000"/>
              </w:rPr>
              <w:t>VP 1.2</w:t>
            </w:r>
          </w:p>
        </w:tc>
        <w:tc>
          <w:tcPr>
            <w:tcW w:w="2689" w:type="pct"/>
            <w:shd w:val="clear" w:color="auto" w:fill="auto"/>
          </w:tcPr>
          <w:p w14:paraId="0143F3EF"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E20386">
              <w:rPr>
                <w:color w:val="000000"/>
              </w:rPr>
              <w:t>Para 2030, cada país debería poder evaluar el importe de las inversiones anuales del gobierno en las actividades relacionadas con la obligación de servicio universal en el sector postal, a fin de asegurar la recuperación total de los costos</w:t>
            </w:r>
          </w:p>
        </w:tc>
        <w:tc>
          <w:tcPr>
            <w:tcW w:w="158" w:type="pct"/>
            <w:shd w:val="clear" w:color="auto" w:fill="auto"/>
          </w:tcPr>
          <w:p w14:paraId="26F1C60F"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447E3B3"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4F71C7C"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70CAA0F"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DE1C62" w:rsidRPr="00E20386" w14:paraId="409651B5"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624F2E7"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72874009"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9B09B5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744656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5F2B925"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BB5980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35929DC6"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1C96EAF"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07A818ED"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P1.2</w:t>
            </w:r>
            <w:r w:rsidRPr="00E20386">
              <w:rPr>
                <w:color w:val="000000"/>
              </w:rPr>
              <w:tab/>
              <w:t>¿Su Gobierno ya lo está haciendo?</w:t>
            </w:r>
          </w:p>
        </w:tc>
        <w:tc>
          <w:tcPr>
            <w:tcW w:w="158" w:type="pct"/>
            <w:shd w:val="clear" w:color="auto" w:fill="auto"/>
          </w:tcPr>
          <w:p w14:paraId="56D0FE68"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2ABCD278"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28E314A5"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2A9BC99F"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r>
      <w:tr w:rsidR="00DE1C62" w:rsidRPr="00E20386" w14:paraId="7810916A"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4BB7392"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364D7C2F"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5A1F03D"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08A33D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0F3BD9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1BCEE5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00E846AF"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EA77BA1" w14:textId="77777777" w:rsidR="00DE1C62" w:rsidRPr="00E20386" w:rsidRDefault="00DE1C62" w:rsidP="00220053">
            <w:pPr>
              <w:spacing w:line="240" w:lineRule="auto"/>
              <w:ind w:left="-105"/>
              <w:rPr>
                <w:rFonts w:cs="Arial"/>
                <w:b w:val="0"/>
                <w:bCs w:val="0"/>
              </w:rPr>
            </w:pPr>
            <w:r w:rsidRPr="00E20386">
              <w:rPr>
                <w:b w:val="0"/>
                <w:color w:val="000000"/>
              </w:rPr>
              <w:t>VP 1.3</w:t>
            </w:r>
          </w:p>
        </w:tc>
        <w:tc>
          <w:tcPr>
            <w:tcW w:w="2689" w:type="pct"/>
            <w:shd w:val="clear" w:color="auto" w:fill="auto"/>
          </w:tcPr>
          <w:p w14:paraId="6A3EAD85" w14:textId="42EFF358"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E20386">
              <w:rPr>
                <w:color w:val="000000"/>
              </w:rPr>
              <w:t>Para 2030, cada país debería ofrecer al menos 10</w:t>
            </w:r>
            <w:r w:rsidR="00FC6E36">
              <w:rPr>
                <w:color w:val="000000"/>
              </w:rPr>
              <w:t> </w:t>
            </w:r>
            <w:r w:rsidRPr="00E20386">
              <w:rPr>
                <w:color w:val="000000"/>
              </w:rPr>
              <w:t xml:space="preserve">servicios públicos a los ciudadanos a través del sector postal. Esto puede abarcar los servicios relacionados con la inclusión financiera, la gestión de los riesgos de catástrofes, los servicios destinados a las personas mayores/servicios de cuidados, el pago de pensiones, los servicios de apoyo para las </w:t>
            </w:r>
            <w:r w:rsidR="00107499" w:rsidRPr="00107499">
              <w:rPr>
                <w:color w:val="000000"/>
              </w:rPr>
              <w:t>pequeñas y medianas empresas</w:t>
            </w:r>
            <w:r w:rsidRPr="00E20386">
              <w:rPr>
                <w:color w:val="000000"/>
              </w:rPr>
              <w:t>, la agricultura, el patrimonio cultural, la tecnología, etc.</w:t>
            </w:r>
          </w:p>
        </w:tc>
        <w:tc>
          <w:tcPr>
            <w:tcW w:w="158" w:type="pct"/>
            <w:shd w:val="clear" w:color="auto" w:fill="auto"/>
          </w:tcPr>
          <w:p w14:paraId="0193C5F3"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D1DADB5"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69DB59A"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B4C8071"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DE1C62" w:rsidRPr="00E20386" w14:paraId="63C46E41"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9EC5846"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2B03782F"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F266097"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E545F91"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5E307EE"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1B40F87"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0303B3CB"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1C6A702"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3D01A0B6"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P1.3</w:t>
            </w:r>
            <w:r w:rsidRPr="00E20386">
              <w:rPr>
                <w:color w:val="000000"/>
              </w:rPr>
              <w:tab/>
              <w:t>¿Su Gobierno ya lo está haciendo?</w:t>
            </w:r>
          </w:p>
        </w:tc>
        <w:tc>
          <w:tcPr>
            <w:tcW w:w="158" w:type="pct"/>
            <w:shd w:val="clear" w:color="auto" w:fill="auto"/>
          </w:tcPr>
          <w:p w14:paraId="027F4DAD"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68D38B03"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1688CF88"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198E4BEE"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r>
      <w:tr w:rsidR="00DE1C62" w:rsidRPr="00E20386" w14:paraId="7F3968EB"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40152D6A"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077C1DF8"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F967122"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97F0E7B"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A5B321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79D790B"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2400DD27"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87AFBFA" w14:textId="77777777" w:rsidR="00DE1C62" w:rsidRPr="00E20386" w:rsidRDefault="00DE1C62" w:rsidP="00220053">
            <w:pPr>
              <w:spacing w:line="240" w:lineRule="auto"/>
              <w:ind w:left="-105"/>
              <w:rPr>
                <w:rFonts w:cs="Arial"/>
                <w:b w:val="0"/>
                <w:bCs w:val="0"/>
              </w:rPr>
            </w:pPr>
            <w:r w:rsidRPr="00E20386">
              <w:rPr>
                <w:b w:val="0"/>
                <w:color w:val="000000"/>
              </w:rPr>
              <w:t>VP 1.4</w:t>
            </w:r>
          </w:p>
        </w:tc>
        <w:tc>
          <w:tcPr>
            <w:tcW w:w="2689" w:type="pct"/>
            <w:shd w:val="clear" w:color="auto" w:fill="auto"/>
          </w:tcPr>
          <w:p w14:paraId="0121825C"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E20386">
              <w:rPr>
                <w:color w:val="000000"/>
              </w:rPr>
              <w:t>Para 2030, cada país debería contar con un plan postal de emergencia nacional en el marco de las estrategias nacionales y locales de reducción de los riesgos de catástrofes</w:t>
            </w:r>
          </w:p>
        </w:tc>
        <w:tc>
          <w:tcPr>
            <w:tcW w:w="158" w:type="pct"/>
            <w:shd w:val="clear" w:color="auto" w:fill="auto"/>
          </w:tcPr>
          <w:p w14:paraId="7D92C368"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25F71A2"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29714D1"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9065BEA"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DE1C62" w:rsidRPr="00E20386" w14:paraId="6DC0879F"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030DD09"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7D9C8120"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812A72D"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EA4619B"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34165AF"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EE68D1D"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39E7572D"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E1FD9DF"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76F60445" w14:textId="77777777" w:rsidR="00DE1C62" w:rsidRPr="00E20386" w:rsidRDefault="00DE1C62" w:rsidP="00220053">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P1.4</w:t>
            </w:r>
            <w:r w:rsidRPr="00E20386">
              <w:rPr>
                <w:color w:val="000000"/>
              </w:rPr>
              <w:tab/>
              <w:t>¿Su Gobierno ha alcanzado ya este objetivo?</w:t>
            </w:r>
          </w:p>
        </w:tc>
        <w:tc>
          <w:tcPr>
            <w:tcW w:w="158" w:type="pct"/>
            <w:shd w:val="clear" w:color="auto" w:fill="auto"/>
          </w:tcPr>
          <w:p w14:paraId="570EB71D"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6A93AAAD"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3E079234"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4380A92F"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r>
      <w:tr w:rsidR="00DE1C62" w:rsidRPr="00E20386" w14:paraId="5BD0B1BA"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B0830C9"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04448E40"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511F13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C5F74CB"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51050DB"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DFADBD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34C9718D"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03F189D" w14:textId="15CA77E3" w:rsidR="00DE1C62" w:rsidRPr="00E20386" w:rsidRDefault="00DE1C62" w:rsidP="00220053">
            <w:pPr>
              <w:spacing w:line="240" w:lineRule="auto"/>
              <w:ind w:left="-105"/>
              <w:rPr>
                <w:rFonts w:cs="Arial"/>
                <w:b w:val="0"/>
                <w:bCs w:val="0"/>
              </w:rPr>
            </w:pPr>
            <w:r w:rsidRPr="00E20386">
              <w:rPr>
                <w:b w:val="0"/>
                <w:color w:val="000000"/>
              </w:rPr>
              <w:t>VP 1.</w:t>
            </w:r>
            <w:r w:rsidR="00F43CFE">
              <w:rPr>
                <w:b w:val="0"/>
                <w:color w:val="000000"/>
              </w:rPr>
              <w:t>6</w:t>
            </w:r>
          </w:p>
        </w:tc>
        <w:tc>
          <w:tcPr>
            <w:tcW w:w="2689" w:type="pct"/>
            <w:shd w:val="clear" w:color="auto" w:fill="auto"/>
          </w:tcPr>
          <w:p w14:paraId="3FA03C64"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rPr>
            </w:pPr>
            <w:r w:rsidRPr="00E20386">
              <w:rPr>
                <w:color w:val="000000"/>
              </w:rPr>
              <w:t>Para 2030, el sector postal debería estar incluido en la estrategia nacional de cada país para el cumplimiento de los Objetivos de Desarrollo Sostenible</w:t>
            </w:r>
          </w:p>
        </w:tc>
        <w:tc>
          <w:tcPr>
            <w:tcW w:w="158" w:type="pct"/>
            <w:shd w:val="clear" w:color="auto" w:fill="auto"/>
          </w:tcPr>
          <w:p w14:paraId="01399DD3"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A6864CC"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1EFA1FB"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125DE2E"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DE1C62" w:rsidRPr="00E20386" w14:paraId="0CA70236"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F16007F"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7A1DCC8B"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43CEA7A"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FFC3F70"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B1A5B7E"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D34C645"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52FD47A0"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E0C8D7B"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429CACE8" w14:textId="4C3975C9" w:rsidR="00DE1C62" w:rsidRPr="00E20386" w:rsidRDefault="00DE1C62" w:rsidP="00220053">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P1.</w:t>
            </w:r>
            <w:r w:rsidR="00F43CFE">
              <w:rPr>
                <w:color w:val="000000"/>
              </w:rPr>
              <w:t>6</w:t>
            </w:r>
            <w:r w:rsidRPr="00E20386">
              <w:rPr>
                <w:color w:val="000000"/>
              </w:rPr>
              <w:tab/>
              <w:t>¿Su Gobierno ha alcanzado ya este objetivo?</w:t>
            </w:r>
          </w:p>
        </w:tc>
        <w:tc>
          <w:tcPr>
            <w:tcW w:w="158" w:type="pct"/>
            <w:shd w:val="clear" w:color="auto" w:fill="auto"/>
          </w:tcPr>
          <w:p w14:paraId="0FA218A0"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8976B85"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4404AC67"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0256B228"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r>
      <w:tr w:rsidR="00DE1C62" w:rsidRPr="00E20386" w14:paraId="3D17D8C3"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9B1AD93"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105CD931"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504D8C8"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5FD626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4B4B28D"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332C0B6"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4CA14EE3"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6E39817" w14:textId="7F68768E" w:rsidR="00DE1C62" w:rsidRPr="00E20386" w:rsidRDefault="00DE1C62" w:rsidP="00220053">
            <w:pPr>
              <w:spacing w:line="240" w:lineRule="auto"/>
              <w:ind w:left="-105"/>
              <w:rPr>
                <w:rFonts w:cs="Arial"/>
                <w:b w:val="0"/>
                <w:bCs w:val="0"/>
                <w:color w:val="000000"/>
              </w:rPr>
            </w:pPr>
            <w:r w:rsidRPr="00E20386">
              <w:rPr>
                <w:b w:val="0"/>
                <w:color w:val="000000"/>
              </w:rPr>
              <w:t xml:space="preserve">VP </w:t>
            </w:r>
            <w:r w:rsidR="00F43CFE">
              <w:rPr>
                <w:b w:val="0"/>
                <w:color w:val="000000"/>
              </w:rPr>
              <w:t>4.3</w:t>
            </w:r>
          </w:p>
        </w:tc>
        <w:tc>
          <w:tcPr>
            <w:tcW w:w="2689" w:type="pct"/>
            <w:shd w:val="clear" w:color="auto" w:fill="auto"/>
          </w:tcPr>
          <w:p w14:paraId="744E8FBB" w14:textId="77777777" w:rsidR="00DE1C62" w:rsidRPr="00E20386" w:rsidRDefault="00DE1C62" w:rsidP="00220053">
            <w:pPr>
              <w:spacing w:line="240" w:lineRule="auto"/>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Para 2030, cada país debería haber elaborado e implementado un marco oficial para el establecimiento de asociaciones público-privadas entre los actores de la cadena logística, que comprende los operadores, las aduanas, las compañías aéreas, las empresas emergentes y otras empresas</w:t>
            </w:r>
          </w:p>
        </w:tc>
        <w:tc>
          <w:tcPr>
            <w:tcW w:w="158" w:type="pct"/>
            <w:shd w:val="clear" w:color="auto" w:fill="auto"/>
          </w:tcPr>
          <w:p w14:paraId="04ECEFEC"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0BCF54C"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C1B1FCE"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79FE857"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rPr>
            </w:pPr>
          </w:p>
        </w:tc>
      </w:tr>
      <w:tr w:rsidR="00DE1C62" w:rsidRPr="00E20386" w14:paraId="0A876C64" w14:textId="77777777" w:rsidTr="00B97343">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35C28EA"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619A79AA" w14:textId="77777777" w:rsidR="00DE1C62" w:rsidRPr="00E20386" w:rsidRDefault="00DE1C62" w:rsidP="00220053">
            <w:pPr>
              <w:spacing w:line="240" w:lineRule="auto"/>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E3A54BB"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ED1924E"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E6844A"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6DEF6F" w14:textId="77777777" w:rsidR="00DE1C62" w:rsidRPr="00E20386" w:rsidRDefault="00DE1C62" w:rsidP="00220053">
            <w:pPr>
              <w:spacing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E1C62" w:rsidRPr="00E20386" w14:paraId="78FAA5CB" w14:textId="77777777" w:rsidTr="00B9734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855DD92" w14:textId="77777777" w:rsidR="00DE1C62" w:rsidRPr="00E20386" w:rsidRDefault="00DE1C62" w:rsidP="00220053">
            <w:pPr>
              <w:spacing w:line="240" w:lineRule="auto"/>
              <w:ind w:left="-105"/>
              <w:rPr>
                <w:rFonts w:cs="Arial"/>
                <w:b w:val="0"/>
                <w:bCs w:val="0"/>
                <w:color w:val="000000"/>
              </w:rPr>
            </w:pPr>
          </w:p>
        </w:tc>
        <w:tc>
          <w:tcPr>
            <w:tcW w:w="2689" w:type="pct"/>
            <w:shd w:val="clear" w:color="auto" w:fill="auto"/>
          </w:tcPr>
          <w:p w14:paraId="6121E814" w14:textId="11D9244F" w:rsidR="00DE1C62" w:rsidRPr="00E20386" w:rsidRDefault="00DE1C62" w:rsidP="00220053">
            <w:pPr>
              <w:spacing w:line="240" w:lineRule="auto"/>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E20386">
              <w:rPr>
                <w:color w:val="000000"/>
              </w:rPr>
              <w:t>P</w:t>
            </w:r>
            <w:r w:rsidR="00F43CFE">
              <w:rPr>
                <w:color w:val="000000"/>
              </w:rPr>
              <w:t>4.3</w:t>
            </w:r>
            <w:r w:rsidRPr="00E20386">
              <w:rPr>
                <w:color w:val="000000"/>
              </w:rPr>
              <w:tab/>
              <w:t>¿Su Gobierno ha alcanzado ya este objetivo?</w:t>
            </w:r>
          </w:p>
        </w:tc>
        <w:tc>
          <w:tcPr>
            <w:tcW w:w="158" w:type="pct"/>
            <w:shd w:val="clear" w:color="auto" w:fill="auto"/>
          </w:tcPr>
          <w:p w14:paraId="6CD13063" w14:textId="77777777" w:rsidR="00DE1C62" w:rsidRPr="00E20386" w:rsidRDefault="00DE1C62"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303A4019"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45B9DBEB"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c>
          <w:tcPr>
            <w:tcW w:w="545" w:type="pct"/>
            <w:shd w:val="clear" w:color="auto" w:fill="auto"/>
          </w:tcPr>
          <w:p w14:paraId="0636A23D" w14:textId="77777777" w:rsidR="00DE1C62" w:rsidRPr="00E20386" w:rsidRDefault="00C91FCE" w:rsidP="00220053">
            <w:pPr>
              <w:spacing w:line="240" w:lineRule="auto"/>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EndPr/>
              <w:sdtContent>
                <w:r w:rsidR="00DE1C62" w:rsidRPr="00E20386">
                  <w:rPr>
                    <w:rFonts w:cs="Arial"/>
                    <w:sz w:val="24"/>
                    <w:szCs w:val="24"/>
                  </w:rPr>
                  <w:sym w:font="Wingdings" w:char="F071"/>
                </w:r>
              </w:sdtContent>
            </w:sdt>
          </w:p>
        </w:tc>
      </w:tr>
    </w:tbl>
    <w:p w14:paraId="076858A7" w14:textId="77777777" w:rsidR="000E77C3" w:rsidRPr="00E20386" w:rsidRDefault="000E77C3" w:rsidP="00220053">
      <w:pPr>
        <w:spacing w:line="240" w:lineRule="auto"/>
      </w:pPr>
    </w:p>
    <w:sectPr w:rsidR="000E77C3" w:rsidRPr="00E20386" w:rsidSect="003118BD">
      <w:headerReference w:type="even" r:id="rId12"/>
      <w:headerReference w:type="default" r:id="rId13"/>
      <w:footerReference w:type="even" r:id="rId14"/>
      <w:footerReference w:type="default" r:id="rId15"/>
      <w:headerReference w:type="first" r:id="rId16"/>
      <w:footerReference w:type="first" r:id="rId17"/>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0924" w14:textId="77777777" w:rsidR="00BE2C4C" w:rsidRPr="00E20386" w:rsidRDefault="00BE2C4C">
      <w:pPr>
        <w:spacing w:after="120"/>
        <w:rPr>
          <w:sz w:val="18"/>
        </w:rPr>
      </w:pPr>
      <w:r w:rsidRPr="00E20386">
        <w:rPr>
          <w:sz w:val="18"/>
        </w:rPr>
        <w:t>____________</w:t>
      </w:r>
    </w:p>
  </w:endnote>
  <w:endnote w:type="continuationSeparator" w:id="0">
    <w:p w14:paraId="37529AED" w14:textId="77777777" w:rsidR="00BE2C4C" w:rsidRPr="00E20386" w:rsidRDefault="00BE2C4C">
      <w:r w:rsidRPr="00E203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Times New Roman"/>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C6D7" w14:textId="77777777" w:rsidR="00570496" w:rsidRDefault="0057049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4AA4" w14:textId="77777777" w:rsidR="00570496" w:rsidRDefault="0057049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0CDC" w14:textId="77777777" w:rsidR="00570496" w:rsidRDefault="0057049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B6A5" w14:textId="77777777" w:rsidR="00BE2C4C" w:rsidRPr="00E20386" w:rsidRDefault="00BE2C4C" w:rsidP="009E7ADC">
      <w:pPr>
        <w:rPr>
          <w:sz w:val="18"/>
        </w:rPr>
      </w:pPr>
    </w:p>
  </w:footnote>
  <w:footnote w:type="continuationSeparator" w:id="0">
    <w:p w14:paraId="1B5E0FFA" w14:textId="77777777" w:rsidR="00BE2C4C" w:rsidRPr="00E20386" w:rsidRDefault="00BE2C4C" w:rsidP="009E7ADC"/>
  </w:footnote>
  <w:footnote w:type="continuationNotice" w:id="1">
    <w:p w14:paraId="0DB3BBB3" w14:textId="77777777" w:rsidR="00BE2C4C" w:rsidRPr="00E20386" w:rsidRDefault="00BE2C4C" w:rsidP="004E2B3B"/>
  </w:footnote>
  <w:footnote w:id="2">
    <w:p w14:paraId="0FF70222" w14:textId="6A64A360" w:rsidR="00DE1C62" w:rsidRPr="00F46542" w:rsidRDefault="00DE1C62" w:rsidP="009C22E0">
      <w:pPr>
        <w:pStyle w:val="Textonotapie"/>
        <w:ind w:left="284" w:hanging="284"/>
      </w:pPr>
      <w:r w:rsidRPr="00256B09">
        <w:rPr>
          <w:rStyle w:val="Refdenotaalpie"/>
          <w:b w:val="0"/>
          <w:bCs/>
          <w:lang w:val="es-ES_tradnl"/>
        </w:rPr>
        <w:footnoteRef/>
      </w:r>
      <w:r w:rsidR="009C22E0">
        <w:rPr>
          <w:b/>
          <w:bCs/>
          <w:lang w:val="es-ES_tradnl"/>
        </w:rPr>
        <w:tab/>
      </w:r>
      <w:r w:rsidRPr="00E20386">
        <w:rPr>
          <w:lang w:val="es-ES_tradnl"/>
        </w:rPr>
        <w:t>El informe anual sobre el estado del sector postal cubre el seguimiento del indicador VP 1.5, relativo a las deficiencias en el desarrollo postal dentro de las regiones. La Oficina Internacional incluirá en el informe una evaluación mundial.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E235D" w14:textId="77777777" w:rsidR="00527FF5" w:rsidRPr="00E20386" w:rsidRDefault="00527FF5">
    <w:pPr>
      <w:jc w:val="center"/>
    </w:pPr>
    <w:r w:rsidRPr="00E20386">
      <w:pgNum/>
    </w:r>
  </w:p>
  <w:p w14:paraId="60AF89C4" w14:textId="77777777" w:rsidR="00527FF5" w:rsidRPr="00E20386"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2128" w14:textId="77777777" w:rsidR="00527FF5" w:rsidRPr="00E20386" w:rsidRDefault="00527FF5" w:rsidP="00F639BA">
    <w:pPr>
      <w:jc w:val="center"/>
    </w:pPr>
    <w:r w:rsidRPr="00E20386">
      <w:pgNum/>
    </w:r>
  </w:p>
  <w:p w14:paraId="6C55F776" w14:textId="77777777" w:rsidR="00527FF5" w:rsidRPr="00E20386"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876990" w:rsidRPr="00E20386" w14:paraId="0965A530" w14:textId="77777777" w:rsidTr="00876990">
      <w:trPr>
        <w:trHeight w:val="1418"/>
      </w:trPr>
      <w:tc>
        <w:tcPr>
          <w:tcW w:w="3969" w:type="dxa"/>
        </w:tcPr>
        <w:p w14:paraId="653BF1FB" w14:textId="77777777" w:rsidR="00876990" w:rsidRPr="00E20386" w:rsidRDefault="00876990" w:rsidP="000138EC">
          <w:pPr>
            <w:pStyle w:val="Encabezado"/>
            <w:spacing w:before="20" w:after="1180" w:line="240" w:lineRule="auto"/>
            <w:rPr>
              <w:rFonts w:ascii="45 Helvetica Light" w:hAnsi="45 Helvetica Light"/>
              <w:sz w:val="18"/>
              <w:lang w:val="es-ES_tradnl"/>
            </w:rPr>
          </w:pPr>
          <w:r w:rsidRPr="00E20386">
            <w:rPr>
              <w:rFonts w:ascii="45 Helvetica Light" w:hAnsi="45 Helvetica Light"/>
              <w:noProof/>
              <w:sz w:val="18"/>
              <w:lang w:val="es-ES_tradnl"/>
            </w:rPr>
            <w:drawing>
              <wp:inline distT="0" distB="0" distL="0" distR="0" wp14:anchorId="2FB527B0" wp14:editId="53C06228">
                <wp:extent cx="1555607" cy="421485"/>
                <wp:effectExtent l="0" t="0" r="698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47BF1A6D" w14:textId="379124C3" w:rsidR="00876990" w:rsidRPr="00E20386" w:rsidRDefault="00876990" w:rsidP="005B6670">
          <w:pPr>
            <w:autoSpaceDE w:val="0"/>
            <w:autoSpaceDN w:val="0"/>
            <w:adjustRightInd w:val="0"/>
            <w:jc w:val="right"/>
          </w:pPr>
          <w:r w:rsidRPr="00E20386">
            <w:t>Anexo 1 del oficio 6850(DPRM.KCTT.IS)1055</w:t>
          </w:r>
          <w:r w:rsidRPr="00E20386">
            <w:br/>
            <w:t xml:space="preserve">del </w:t>
          </w:r>
          <w:r w:rsidR="00570496">
            <w:t>22</w:t>
          </w:r>
          <w:r w:rsidRPr="00E20386">
            <w:t xml:space="preserve"> de mayo de 2025</w:t>
          </w:r>
        </w:p>
      </w:tc>
    </w:tr>
  </w:tbl>
  <w:p w14:paraId="1B7ED0E5" w14:textId="77777777" w:rsidR="003104EA" w:rsidRPr="00E20386"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1113326430">
    <w:abstractNumId w:val="7"/>
  </w:num>
  <w:num w:numId="2" w16cid:durableId="1071661740">
    <w:abstractNumId w:val="6"/>
  </w:num>
  <w:num w:numId="3" w16cid:durableId="60177961">
    <w:abstractNumId w:val="5"/>
  </w:num>
  <w:num w:numId="4" w16cid:durableId="535195644">
    <w:abstractNumId w:val="4"/>
  </w:num>
  <w:num w:numId="5" w16cid:durableId="2560885">
    <w:abstractNumId w:val="8"/>
  </w:num>
  <w:num w:numId="6" w16cid:durableId="760759725">
    <w:abstractNumId w:val="13"/>
  </w:num>
  <w:num w:numId="7" w16cid:durableId="1955596360">
    <w:abstractNumId w:val="14"/>
  </w:num>
  <w:num w:numId="8" w16cid:durableId="1554846999">
    <w:abstractNumId w:val="3"/>
  </w:num>
  <w:num w:numId="9" w16cid:durableId="1533111293">
    <w:abstractNumId w:val="1"/>
  </w:num>
  <w:num w:numId="10" w16cid:durableId="869027628">
    <w:abstractNumId w:val="10"/>
  </w:num>
  <w:num w:numId="11" w16cid:durableId="2077244064">
    <w:abstractNumId w:val="9"/>
  </w:num>
  <w:num w:numId="12" w16cid:durableId="2130052565">
    <w:abstractNumId w:val="12"/>
  </w:num>
  <w:num w:numId="13" w16cid:durableId="599727855">
    <w:abstractNumId w:val="0"/>
  </w:num>
  <w:num w:numId="14" w16cid:durableId="1842424614">
    <w:abstractNumId w:val="11"/>
  </w:num>
  <w:num w:numId="15" w16cid:durableId="1430540506">
    <w:abstractNumId w:val="2"/>
  </w:num>
  <w:num w:numId="16" w16cid:durableId="1548764212">
    <w:abstractNumId w:val="11"/>
  </w:num>
  <w:num w:numId="17" w16cid:durableId="1019546765">
    <w:abstractNumId w:val="0"/>
  </w:num>
  <w:num w:numId="18" w16cid:durableId="43498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62"/>
    <w:rsid w:val="000021DD"/>
    <w:rsid w:val="00004D2B"/>
    <w:rsid w:val="000138EC"/>
    <w:rsid w:val="0002298F"/>
    <w:rsid w:val="00023669"/>
    <w:rsid w:val="00026EC5"/>
    <w:rsid w:val="000465C9"/>
    <w:rsid w:val="000733CE"/>
    <w:rsid w:val="00073F26"/>
    <w:rsid w:val="00081A7F"/>
    <w:rsid w:val="000A4FAA"/>
    <w:rsid w:val="000B24C3"/>
    <w:rsid w:val="000D1BB1"/>
    <w:rsid w:val="000E0AB2"/>
    <w:rsid w:val="000E77C3"/>
    <w:rsid w:val="001006F4"/>
    <w:rsid w:val="00104F21"/>
    <w:rsid w:val="00107499"/>
    <w:rsid w:val="0011269C"/>
    <w:rsid w:val="00116D6E"/>
    <w:rsid w:val="00121A6F"/>
    <w:rsid w:val="001567C5"/>
    <w:rsid w:val="00161F92"/>
    <w:rsid w:val="0017006D"/>
    <w:rsid w:val="00172757"/>
    <w:rsid w:val="00175819"/>
    <w:rsid w:val="001813EE"/>
    <w:rsid w:val="001A4314"/>
    <w:rsid w:val="001B1EA5"/>
    <w:rsid w:val="002065CD"/>
    <w:rsid w:val="00220053"/>
    <w:rsid w:val="00232DCA"/>
    <w:rsid w:val="00256B09"/>
    <w:rsid w:val="00261EAE"/>
    <w:rsid w:val="0026706D"/>
    <w:rsid w:val="00272937"/>
    <w:rsid w:val="00282124"/>
    <w:rsid w:val="0029168C"/>
    <w:rsid w:val="002A1318"/>
    <w:rsid w:val="002A3142"/>
    <w:rsid w:val="002A663B"/>
    <w:rsid w:val="002B1B7A"/>
    <w:rsid w:val="002B2A67"/>
    <w:rsid w:val="002B66E8"/>
    <w:rsid w:val="002C3576"/>
    <w:rsid w:val="002D259E"/>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85659"/>
    <w:rsid w:val="003B1F46"/>
    <w:rsid w:val="003C0754"/>
    <w:rsid w:val="00422F57"/>
    <w:rsid w:val="00431A91"/>
    <w:rsid w:val="0046077D"/>
    <w:rsid w:val="004611D5"/>
    <w:rsid w:val="00471CE5"/>
    <w:rsid w:val="004A31FB"/>
    <w:rsid w:val="004A6F3C"/>
    <w:rsid w:val="004C4EBF"/>
    <w:rsid w:val="004C6BEE"/>
    <w:rsid w:val="004D03CA"/>
    <w:rsid w:val="004D221E"/>
    <w:rsid w:val="004D2DA6"/>
    <w:rsid w:val="004E05F3"/>
    <w:rsid w:val="004E1F28"/>
    <w:rsid w:val="004E2B3B"/>
    <w:rsid w:val="004E63E4"/>
    <w:rsid w:val="00504781"/>
    <w:rsid w:val="0051701F"/>
    <w:rsid w:val="00517523"/>
    <w:rsid w:val="00527FF5"/>
    <w:rsid w:val="005345AF"/>
    <w:rsid w:val="00565476"/>
    <w:rsid w:val="00570496"/>
    <w:rsid w:val="00570EDB"/>
    <w:rsid w:val="005749CB"/>
    <w:rsid w:val="00577828"/>
    <w:rsid w:val="00590BBB"/>
    <w:rsid w:val="005A1FD5"/>
    <w:rsid w:val="005B20C7"/>
    <w:rsid w:val="005B6670"/>
    <w:rsid w:val="005C2838"/>
    <w:rsid w:val="005D36DD"/>
    <w:rsid w:val="005D36F8"/>
    <w:rsid w:val="005D42D7"/>
    <w:rsid w:val="005D7F27"/>
    <w:rsid w:val="005E5DC2"/>
    <w:rsid w:val="005F0892"/>
    <w:rsid w:val="005F4A1C"/>
    <w:rsid w:val="0060040B"/>
    <w:rsid w:val="00637585"/>
    <w:rsid w:val="00643F80"/>
    <w:rsid w:val="00653717"/>
    <w:rsid w:val="00653FFD"/>
    <w:rsid w:val="00654B91"/>
    <w:rsid w:val="00656A8B"/>
    <w:rsid w:val="006724B1"/>
    <w:rsid w:val="006A79AB"/>
    <w:rsid w:val="006B1882"/>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B77BC"/>
    <w:rsid w:val="007C679A"/>
    <w:rsid w:val="007D07CD"/>
    <w:rsid w:val="007D2933"/>
    <w:rsid w:val="007D6956"/>
    <w:rsid w:val="007E0A42"/>
    <w:rsid w:val="007F6E68"/>
    <w:rsid w:val="0085171E"/>
    <w:rsid w:val="00857B50"/>
    <w:rsid w:val="00874669"/>
    <w:rsid w:val="0087570D"/>
    <w:rsid w:val="00876990"/>
    <w:rsid w:val="00894CD8"/>
    <w:rsid w:val="00897E26"/>
    <w:rsid w:val="008A32DA"/>
    <w:rsid w:val="008A5A68"/>
    <w:rsid w:val="008A6FF7"/>
    <w:rsid w:val="008B0FE1"/>
    <w:rsid w:val="008B7E25"/>
    <w:rsid w:val="008D3810"/>
    <w:rsid w:val="008E54AA"/>
    <w:rsid w:val="008E7619"/>
    <w:rsid w:val="008F12A9"/>
    <w:rsid w:val="0091074C"/>
    <w:rsid w:val="00932DC4"/>
    <w:rsid w:val="009434D3"/>
    <w:rsid w:val="00953938"/>
    <w:rsid w:val="009569DE"/>
    <w:rsid w:val="00957FCD"/>
    <w:rsid w:val="00974119"/>
    <w:rsid w:val="00975608"/>
    <w:rsid w:val="00984453"/>
    <w:rsid w:val="009B449A"/>
    <w:rsid w:val="009C22E0"/>
    <w:rsid w:val="009C5BD0"/>
    <w:rsid w:val="009D77AD"/>
    <w:rsid w:val="009E0EBF"/>
    <w:rsid w:val="009E4ABB"/>
    <w:rsid w:val="009E7ADC"/>
    <w:rsid w:val="009F110E"/>
    <w:rsid w:val="009F36E2"/>
    <w:rsid w:val="009F54AE"/>
    <w:rsid w:val="00A06C89"/>
    <w:rsid w:val="00A418A0"/>
    <w:rsid w:val="00A455D1"/>
    <w:rsid w:val="00A53E1E"/>
    <w:rsid w:val="00A5792F"/>
    <w:rsid w:val="00A6703E"/>
    <w:rsid w:val="00A73891"/>
    <w:rsid w:val="00A809D7"/>
    <w:rsid w:val="00A92377"/>
    <w:rsid w:val="00A95E0F"/>
    <w:rsid w:val="00AA01D2"/>
    <w:rsid w:val="00AA61ED"/>
    <w:rsid w:val="00AB7653"/>
    <w:rsid w:val="00AC2359"/>
    <w:rsid w:val="00AC4B2B"/>
    <w:rsid w:val="00AC500C"/>
    <w:rsid w:val="00AE0D85"/>
    <w:rsid w:val="00AE2BF2"/>
    <w:rsid w:val="00B00E3F"/>
    <w:rsid w:val="00B010D9"/>
    <w:rsid w:val="00B11447"/>
    <w:rsid w:val="00B14E9F"/>
    <w:rsid w:val="00B1711E"/>
    <w:rsid w:val="00B262DA"/>
    <w:rsid w:val="00B30CB2"/>
    <w:rsid w:val="00B40E14"/>
    <w:rsid w:val="00B458DD"/>
    <w:rsid w:val="00B7190D"/>
    <w:rsid w:val="00B838AD"/>
    <w:rsid w:val="00B86608"/>
    <w:rsid w:val="00BA032E"/>
    <w:rsid w:val="00BA404F"/>
    <w:rsid w:val="00BC0807"/>
    <w:rsid w:val="00BC1442"/>
    <w:rsid w:val="00BC4919"/>
    <w:rsid w:val="00BE2C4C"/>
    <w:rsid w:val="00BF2822"/>
    <w:rsid w:val="00BF2F28"/>
    <w:rsid w:val="00BF5B9E"/>
    <w:rsid w:val="00C0653D"/>
    <w:rsid w:val="00C06D24"/>
    <w:rsid w:val="00C17350"/>
    <w:rsid w:val="00C21452"/>
    <w:rsid w:val="00C2769E"/>
    <w:rsid w:val="00C35110"/>
    <w:rsid w:val="00C402AE"/>
    <w:rsid w:val="00C562A9"/>
    <w:rsid w:val="00C74B88"/>
    <w:rsid w:val="00C903B8"/>
    <w:rsid w:val="00C91301"/>
    <w:rsid w:val="00C91C2F"/>
    <w:rsid w:val="00C91FCE"/>
    <w:rsid w:val="00CA3D20"/>
    <w:rsid w:val="00CB2FA6"/>
    <w:rsid w:val="00CC0402"/>
    <w:rsid w:val="00CC3161"/>
    <w:rsid w:val="00CC7367"/>
    <w:rsid w:val="00CD03E7"/>
    <w:rsid w:val="00CE2270"/>
    <w:rsid w:val="00D11EC7"/>
    <w:rsid w:val="00D154F8"/>
    <w:rsid w:val="00D3589B"/>
    <w:rsid w:val="00D50254"/>
    <w:rsid w:val="00D608B5"/>
    <w:rsid w:val="00D61B31"/>
    <w:rsid w:val="00D64064"/>
    <w:rsid w:val="00D66509"/>
    <w:rsid w:val="00D73262"/>
    <w:rsid w:val="00D73A0A"/>
    <w:rsid w:val="00DA23C3"/>
    <w:rsid w:val="00DA49AB"/>
    <w:rsid w:val="00DA646A"/>
    <w:rsid w:val="00DA6B46"/>
    <w:rsid w:val="00DB7EC0"/>
    <w:rsid w:val="00DC4D86"/>
    <w:rsid w:val="00DE1C62"/>
    <w:rsid w:val="00E048A5"/>
    <w:rsid w:val="00E10CD5"/>
    <w:rsid w:val="00E20386"/>
    <w:rsid w:val="00E270C8"/>
    <w:rsid w:val="00E31D00"/>
    <w:rsid w:val="00E3448B"/>
    <w:rsid w:val="00E72B05"/>
    <w:rsid w:val="00E76C5C"/>
    <w:rsid w:val="00ED183A"/>
    <w:rsid w:val="00ED63F7"/>
    <w:rsid w:val="00ED6707"/>
    <w:rsid w:val="00ED7E1E"/>
    <w:rsid w:val="00EE2A54"/>
    <w:rsid w:val="00F11A72"/>
    <w:rsid w:val="00F15EB7"/>
    <w:rsid w:val="00F33A54"/>
    <w:rsid w:val="00F43CFE"/>
    <w:rsid w:val="00F521BF"/>
    <w:rsid w:val="00F55076"/>
    <w:rsid w:val="00F6214A"/>
    <w:rsid w:val="00F62978"/>
    <w:rsid w:val="00F639BA"/>
    <w:rsid w:val="00F848AD"/>
    <w:rsid w:val="00F87364"/>
    <w:rsid w:val="00F87A5B"/>
    <w:rsid w:val="00F963C3"/>
    <w:rsid w:val="00FA2EFC"/>
    <w:rsid w:val="00FC5E68"/>
    <w:rsid w:val="00FC6E36"/>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3DC5A22"/>
  <w15:docId w15:val="{F8D16CE0-EDF0-4299-9CE7-33907880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C62"/>
    <w:pPr>
      <w:spacing w:line="240" w:lineRule="atLeast"/>
    </w:pPr>
    <w:rPr>
      <w:rFonts w:ascii="Arial" w:hAnsi="Arial"/>
      <w:lang w:val="es-ES_tradnl" w:eastAsia="fr-CH"/>
    </w:rPr>
  </w:style>
  <w:style w:type="paragraph" w:styleId="Ttulo1">
    <w:name w:val="heading 1"/>
    <w:basedOn w:val="Normal"/>
    <w:next w:val="Textedebase"/>
    <w:qFormat/>
    <w:rsid w:val="00A95E0F"/>
    <w:pPr>
      <w:spacing w:line="240" w:lineRule="exact"/>
      <w:ind w:left="567" w:hanging="567"/>
      <w:jc w:val="both"/>
      <w:outlineLvl w:val="0"/>
    </w:pPr>
    <w:rPr>
      <w:b/>
      <w:bCs/>
      <w:lang w:val="es-UY"/>
    </w:rPr>
  </w:style>
  <w:style w:type="paragraph" w:styleId="Ttulo2">
    <w:name w:val="heading 2"/>
    <w:basedOn w:val="Normal"/>
    <w:next w:val="Textedebase"/>
    <w:qFormat/>
    <w:rsid w:val="00A95E0F"/>
    <w:pPr>
      <w:spacing w:line="240" w:lineRule="exact"/>
      <w:ind w:left="567" w:hanging="567"/>
      <w:jc w:val="both"/>
      <w:outlineLvl w:val="1"/>
    </w:pPr>
    <w:rPr>
      <w:i/>
      <w:iCs/>
      <w:lang w:val="es-UY"/>
    </w:rPr>
  </w:style>
  <w:style w:type="paragraph" w:styleId="Ttulo3">
    <w:name w:val="heading 3"/>
    <w:basedOn w:val="Normal"/>
    <w:next w:val="Textedebase"/>
    <w:qFormat/>
    <w:rsid w:val="00A95E0F"/>
    <w:pPr>
      <w:tabs>
        <w:tab w:val="left" w:pos="567"/>
      </w:tabs>
      <w:spacing w:line="240" w:lineRule="exact"/>
      <w:jc w:val="both"/>
      <w:outlineLvl w:val="2"/>
    </w:pPr>
    <w:rPr>
      <w:lang w:val="es-UY"/>
    </w:rPr>
  </w:style>
  <w:style w:type="paragraph" w:styleId="Ttulo4">
    <w:name w:val="heading 4"/>
    <w:basedOn w:val="Normal"/>
    <w:next w:val="Normal"/>
    <w:qFormat/>
    <w:rsid w:val="00A95E0F"/>
    <w:pPr>
      <w:spacing w:line="240" w:lineRule="exact"/>
      <w:outlineLvl w:val="3"/>
    </w:pPr>
    <w:rPr>
      <w:rFonts w:cs="Arial"/>
      <w:bCs/>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A95E0F"/>
    <w:rPr>
      <w:rFonts w:ascii="Arial" w:hAnsi="Arial"/>
      <w:b/>
      <w:sz w:val="20"/>
      <w:szCs w:val="20"/>
      <w:vertAlign w:val="superscript"/>
      <w:lang w:val="es-UY" w:eastAsia="fr-CH" w:bidi="ar-SA"/>
    </w:rPr>
  </w:style>
  <w:style w:type="paragraph" w:customStyle="1" w:styleId="2Texte">
    <w:name w:val="2 (Texte)"/>
    <w:basedOn w:val="Normal"/>
    <w:rsid w:val="00A95E0F"/>
    <w:pPr>
      <w:spacing w:line="240" w:lineRule="exact"/>
      <w:jc w:val="both"/>
    </w:pPr>
    <w:rPr>
      <w:snapToGrid w:val="0"/>
      <w:lang w:val="es-UY" w:eastAsia="fr-FR"/>
    </w:rPr>
  </w:style>
  <w:style w:type="paragraph" w:customStyle="1" w:styleId="Textedebase">
    <w:name w:val="Texte de base"/>
    <w:basedOn w:val="Normal"/>
    <w:rsid w:val="00A95E0F"/>
    <w:pPr>
      <w:spacing w:line="240" w:lineRule="exact"/>
      <w:jc w:val="both"/>
    </w:pPr>
    <w:rPr>
      <w:lang w:val="es-UY"/>
    </w:r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Textonotapie">
    <w:name w:val="footnote text"/>
    <w:basedOn w:val="Normal"/>
    <w:semiHidden/>
    <w:rsid w:val="00A95E0F"/>
    <w:pPr>
      <w:spacing w:line="240" w:lineRule="auto"/>
      <w:jc w:val="both"/>
    </w:pPr>
    <w:rPr>
      <w:sz w:val="18"/>
      <w:szCs w:val="18"/>
      <w:lang w:val="es-UY"/>
    </w:rPr>
  </w:style>
  <w:style w:type="paragraph" w:styleId="Piedepgina">
    <w:name w:val="footer"/>
    <w:basedOn w:val="Normal"/>
    <w:rsid w:val="00A95E0F"/>
    <w:pPr>
      <w:tabs>
        <w:tab w:val="center" w:pos="4536"/>
        <w:tab w:val="right" w:pos="9072"/>
      </w:tabs>
      <w:spacing w:line="240" w:lineRule="exact"/>
    </w:pPr>
    <w:rPr>
      <w:lang w:val="es-UY"/>
    </w:rPr>
  </w:style>
  <w:style w:type="paragraph" w:styleId="Encabezado">
    <w:name w:val="header"/>
    <w:basedOn w:val="Normal"/>
    <w:rsid w:val="00A95E0F"/>
    <w:pPr>
      <w:tabs>
        <w:tab w:val="center" w:pos="4536"/>
        <w:tab w:val="right" w:pos="9072"/>
      </w:tabs>
      <w:spacing w:line="240" w:lineRule="exact"/>
    </w:pPr>
    <w:rPr>
      <w:lang w:val="es-UY"/>
    </w:rPr>
  </w:style>
  <w:style w:type="paragraph" w:styleId="Textonotaalfinal">
    <w:name w:val="endnote text"/>
    <w:basedOn w:val="Normal"/>
    <w:semiHidden/>
    <w:rsid w:val="00A95E0F"/>
    <w:pPr>
      <w:spacing w:line="240" w:lineRule="auto"/>
      <w:ind w:left="284" w:hanging="284"/>
      <w:jc w:val="both"/>
    </w:pPr>
    <w:rPr>
      <w:sz w:val="18"/>
      <w:szCs w:val="18"/>
      <w:lang w:val="es-UY"/>
    </w:rPr>
  </w:style>
  <w:style w:type="character" w:styleId="Refdenotaalfinal">
    <w:name w:val="endnote reference"/>
    <w:semiHidden/>
    <w:rsid w:val="00A95E0F"/>
    <w:rPr>
      <w:rFonts w:ascii="Arial" w:hAnsi="Arial"/>
      <w:b/>
      <w:sz w:val="20"/>
      <w:szCs w:val="20"/>
      <w:vertAlign w:val="superscript"/>
      <w:lang w:val="es-UY" w:eastAsia="fr-CH" w:bidi="ar-SA"/>
    </w:rPr>
  </w:style>
  <w:style w:type="paragraph" w:customStyle="1" w:styleId="0Minute">
    <w:name w:val="0 Minute"/>
    <w:basedOn w:val="Normal"/>
    <w:rsid w:val="008E54AA"/>
    <w:pPr>
      <w:spacing w:line="240" w:lineRule="exact"/>
    </w:pPr>
    <w:rPr>
      <w:vanish/>
      <w:lang w:val="es-UY"/>
    </w:rPr>
  </w:style>
  <w:style w:type="character" w:styleId="Hipervnculo">
    <w:name w:val="Hyperlink"/>
    <w:rsid w:val="00A95E0F"/>
    <w:rPr>
      <w:rFonts w:ascii="Arial" w:hAnsi="Arial"/>
      <w:b/>
      <w:color w:val="auto"/>
      <w:u w:val="none"/>
      <w:lang w:val="es-UY" w:eastAsia="fr-CH" w:bidi="ar-SA"/>
    </w:rPr>
  </w:style>
  <w:style w:type="paragraph" w:styleId="Textodeglobo">
    <w:name w:val="Balloon Text"/>
    <w:basedOn w:val="Normal"/>
    <w:semiHidden/>
    <w:rsid w:val="00A95E0F"/>
    <w:pPr>
      <w:spacing w:line="240" w:lineRule="exact"/>
    </w:pPr>
    <w:rPr>
      <w:rFonts w:ascii="Tahoma" w:hAnsi="Tahoma" w:cs="Tahoma"/>
      <w:sz w:val="16"/>
      <w:szCs w:val="16"/>
      <w:lang w:val="es-UY"/>
    </w:rPr>
  </w:style>
  <w:style w:type="paragraph" w:customStyle="1" w:styleId="Barredanslamarge">
    <w:name w:val="Barre dans la marge"/>
    <w:basedOn w:val="Normal"/>
    <w:rsid w:val="00A95E0F"/>
    <w:pPr>
      <w:autoSpaceDE w:val="0"/>
      <w:autoSpaceDN w:val="0"/>
      <w:adjustRightInd w:val="0"/>
      <w:spacing w:line="240" w:lineRule="exact"/>
      <w:jc w:val="both"/>
    </w:pPr>
    <w:rPr>
      <w:rFonts w:cs="Arial"/>
      <w:spacing w:val="3"/>
      <w:lang w:val="es-UY"/>
    </w:rPr>
  </w:style>
  <w:style w:type="paragraph" w:customStyle="1" w:styleId="Datesignature">
    <w:name w:val="Date+signature"/>
    <w:basedOn w:val="Normal"/>
    <w:rsid w:val="00A95E0F"/>
    <w:pPr>
      <w:tabs>
        <w:tab w:val="left" w:pos="5500"/>
      </w:tabs>
      <w:spacing w:line="240" w:lineRule="exact"/>
    </w:pPr>
    <w:rPr>
      <w:noProof/>
      <w:lang w:val="es-UY"/>
    </w:rPr>
  </w:style>
  <w:style w:type="paragraph" w:customStyle="1" w:styleId="Ordredujour">
    <w:name w:val="Ordre du jour"/>
    <w:basedOn w:val="Normal"/>
    <w:rsid w:val="00A95E0F"/>
    <w:pPr>
      <w:ind w:left="567" w:right="595" w:hanging="567"/>
    </w:pPr>
    <w:rPr>
      <w:lang w:val="es-UY"/>
    </w:rPr>
  </w:style>
  <w:style w:type="paragraph" w:customStyle="1" w:styleId="Ordredujour1relignepoint1">
    <w:name w:val="Ordre du jour (1ère ligne: point 1)"/>
    <w:basedOn w:val="Ordredujour"/>
    <w:next w:val="Ordredujour"/>
    <w:rsid w:val="00A95E0F"/>
    <w:pPr>
      <w:ind w:right="295"/>
    </w:pPr>
  </w:style>
  <w:style w:type="paragraph" w:styleId="TDC9">
    <w:name w:val="toc 9"/>
    <w:basedOn w:val="Normal"/>
    <w:next w:val="Normal"/>
    <w:autoRedefine/>
    <w:semiHidden/>
    <w:rsid w:val="00A95E0F"/>
    <w:pPr>
      <w:tabs>
        <w:tab w:val="left" w:pos="1620"/>
      </w:tabs>
      <w:autoSpaceDE w:val="0"/>
      <w:autoSpaceDN w:val="0"/>
      <w:adjustRightInd w:val="0"/>
      <w:spacing w:line="240" w:lineRule="exact"/>
      <w:jc w:val="both"/>
    </w:pPr>
    <w:rPr>
      <w:rFonts w:cs="Arial"/>
      <w:lang w:val="es-UY"/>
    </w:rPr>
  </w:style>
  <w:style w:type="paragraph" w:customStyle="1" w:styleId="0Textedebase">
    <w:name w:val="0 Texte de base"/>
    <w:basedOn w:val="Normal"/>
    <w:rsid w:val="00DE1C62"/>
    <w:pPr>
      <w:jc w:val="both"/>
    </w:pPr>
  </w:style>
  <w:style w:type="table" w:styleId="Tabladecuadrcula2">
    <w:name w:val="Grid Table 2"/>
    <w:basedOn w:val="Tablanormal"/>
    <w:uiPriority w:val="47"/>
    <w:rsid w:val="00DE1C62"/>
    <w:rPr>
      <w:lang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rategy@upu.in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trategy@upu.in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Anex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GSBat xmlns="45bc4347-1e49-4f11-a2de-cdc8b1236453">false</PGSBat>
    <PGSWordCount xmlns="45bc4347-1e49-4f11-a2de-cdc8b1236453" xsi:nil="true"/>
    <PGSDirectPublication xmlns="45bc4347-1e49-4f11-a2de-cdc8b1236453">false</PGSDirectPublication>
    <PGSAssociatedRequest xmlns="45bc4347-1e49-4f11-a2de-cdc8b1236453" xsi:nil="true"/>
    <PGSTitle xmlns="45bc4347-1e49-4f11-a2de-cdc8b1236453" xsi:nil="true"/>
    <PGSRequester xmlns="45bc4347-1e49-4f11-a2de-cdc8b1236453" xsi:nil="true"/>
    <PGSFolio xmlns="45bc4347-1e49-4f11-a2de-cdc8b1236453" xsi:nil="true"/>
    <PGSOriginalLanguage xmlns="45bc4347-1e49-4f11-a2de-cdc8b1236453" xsi:nil="true"/>
    <PGSRequestAuthor xmlns="45bc4347-1e49-4f11-a2de-cdc8b1236453" xsi:nil="true"/>
    <PGSDocumentType xmlns="45bc4347-1e49-4f11-a2de-cdc8b1236453">false</PGSDocumentType>
  </documentManagement>
</p:properties>
</file>

<file path=customXml/item3.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B722B0-AA7F-41B8-9766-44E2B19F5B0D}">
  <ds:schemaRefs>
    <ds:schemaRef ds:uri="http://schemas.microsoft.com/sharepoint/v3/contenttype/forms"/>
  </ds:schemaRefs>
</ds:datastoreItem>
</file>

<file path=customXml/itemProps2.xml><?xml version="1.0" encoding="utf-8"?>
<ds:datastoreItem xmlns:ds="http://schemas.openxmlformats.org/officeDocument/2006/customXml" ds:itemID="{49FC9651-E012-4DA0-A5F6-24A8CD567C24}">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customXml/itemProps3.xml><?xml version="1.0" encoding="utf-8"?>
<ds:datastoreItem xmlns:ds="http://schemas.openxmlformats.org/officeDocument/2006/customXml" ds:itemID="{D8FAC18B-C3E6-44DF-B4AB-74186FB0898F}"/>
</file>

<file path=docProps/app.xml><?xml version="1.0" encoding="utf-8"?>
<Properties xmlns="http://schemas.openxmlformats.org/officeDocument/2006/extended-properties" xmlns:vt="http://schemas.openxmlformats.org/officeDocument/2006/docPropsVTypes">
  <Template>Oficio.Anexo</Template>
  <TotalTime>42</TotalTime>
  <Pages>2</Pages>
  <Words>648</Words>
  <Characters>3838</Characters>
  <Application>Microsoft Office Word</Application>
  <DocSecurity>0</DocSecurity>
  <Lines>31</Lines>
  <Paragraphs>8</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14</cp:revision>
  <cp:lastPrinted>2009-02-19T13:40:00Z</cp:lastPrinted>
  <dcterms:created xsi:type="dcterms:W3CDTF">2025-05-13T14:45:00Z</dcterms:created>
  <dcterms:modified xsi:type="dcterms:W3CDTF">2025-05-19T19:06:00Z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y fmtid="{D5CDD505-2E9C-101B-9397-08002B2CF9AE}" pid="3" name="Order">
    <vt:r8>22400</vt:r8>
  </property>
  <property fmtid="{D5CDD505-2E9C-101B-9397-08002B2CF9AE}" pid="4" name="MediaServiceImageTags">
    <vt:lpwstr/>
  </property>
</Properties>
</file>