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051D8" w14:textId="0FA48AD0" w:rsidR="00CB0233" w:rsidRPr="00A24328" w:rsidRDefault="007468B3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b/>
          <w:bCs/>
          <w:sz w:val="24"/>
          <w:szCs w:val="28"/>
        </w:rPr>
      </w:pPr>
      <w:r w:rsidRPr="00A24328">
        <w:rPr>
          <w:rFonts w:ascii="Times New Roman" w:hAnsi="Times New Roman"/>
          <w:b/>
          <w:bCs/>
          <w:sz w:val="24"/>
          <w:szCs w:val="28"/>
          <w:rtl/>
        </w:rPr>
        <w:t>إلى ا</w:t>
      </w:r>
      <w:r w:rsidR="00CD1606" w:rsidRPr="00A24328">
        <w:rPr>
          <w:rFonts w:ascii="Times New Roman" w:hAnsi="Times New Roman" w:hint="cs"/>
          <w:b/>
          <w:bCs/>
          <w:sz w:val="24"/>
          <w:szCs w:val="28"/>
          <w:rtl/>
        </w:rPr>
        <w:t>لمنظِّمين</w:t>
      </w:r>
    </w:p>
    <w:p w14:paraId="76E3136F" w14:textId="24FFEE90" w:rsidR="00A71557" w:rsidRPr="00A24328" w:rsidRDefault="00F325C3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b/>
          <w:bCs/>
          <w:sz w:val="24"/>
          <w:szCs w:val="28"/>
          <w:rtl/>
        </w:rPr>
      </w:pPr>
      <w:r w:rsidRPr="00A24328">
        <w:rPr>
          <w:rFonts w:ascii="Times New Roman" w:hAnsi="Times New Roman"/>
          <w:b/>
          <w:bCs/>
          <w:sz w:val="24"/>
          <w:szCs w:val="28"/>
          <w:rtl/>
        </w:rPr>
        <w:t>تقييم التقدم الذي أحرزته البلدان الأعضاء في تنفيذ الرؤية البريدية لعام</w:t>
      </w:r>
      <w:r w:rsidR="00E47AAE" w:rsidRPr="00A24328">
        <w:rPr>
          <w:rFonts w:ascii="Times New Roman" w:hAnsi="Times New Roman" w:hint="cs"/>
          <w:b/>
          <w:bCs/>
          <w:sz w:val="24"/>
          <w:szCs w:val="28"/>
          <w:rtl/>
        </w:rPr>
        <w:t xml:space="preserve"> 2030</w:t>
      </w:r>
    </w:p>
    <w:p w14:paraId="76E31370" w14:textId="77777777" w:rsidR="00A71557" w:rsidRPr="00E529E3" w:rsidRDefault="00A71557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14"/>
          <w:szCs w:val="14"/>
        </w:rPr>
      </w:pPr>
    </w:p>
    <w:p w14:paraId="76E31372" w14:textId="23FE59BB" w:rsidR="00A71557" w:rsidRPr="00A24328" w:rsidRDefault="00A71557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24"/>
          <w:szCs w:val="28"/>
        </w:rPr>
      </w:pPr>
      <w:r w:rsidRPr="00A24328">
        <w:rPr>
          <w:rFonts w:ascii="Times New Roman" w:hAnsi="Times New Roman"/>
          <w:sz w:val="24"/>
          <w:szCs w:val="28"/>
          <w:rtl/>
        </w:rPr>
        <w:t>يود المكتب الدولي التأكد من وضع تقدم أصحاب المصلحة في الاتحاد البريدي العالمي في تنفيذ الرؤية البريدية لعام</w:t>
      </w:r>
      <w:r w:rsidR="00E47AAE" w:rsidRPr="00A24328">
        <w:rPr>
          <w:rFonts w:ascii="Times New Roman" w:hAnsi="Times New Roman" w:hint="cs"/>
          <w:sz w:val="24"/>
          <w:szCs w:val="28"/>
          <w:rtl/>
        </w:rPr>
        <w:t xml:space="preserve"> 2030.</w:t>
      </w:r>
      <w:r w:rsidRPr="00A24328">
        <w:rPr>
          <w:rFonts w:ascii="Times New Roman" w:hAnsi="Times New Roman"/>
          <w:sz w:val="24"/>
          <w:szCs w:val="28"/>
        </w:rPr>
        <w:t xml:space="preserve"> </w:t>
      </w:r>
      <w:r w:rsidRPr="00A24328">
        <w:rPr>
          <w:rFonts w:ascii="Times New Roman" w:hAnsi="Times New Roman"/>
          <w:sz w:val="24"/>
          <w:szCs w:val="28"/>
          <w:rtl/>
        </w:rPr>
        <w:t>وهذه خطوة حاسمة في ضمان رصد هذا</w:t>
      </w:r>
      <w:r w:rsidR="00E47AAE" w:rsidRPr="00A24328">
        <w:rPr>
          <w:rFonts w:ascii="Times New Roman" w:hAnsi="Times New Roman"/>
          <w:sz w:val="24"/>
          <w:szCs w:val="28"/>
          <w:rtl/>
        </w:rPr>
        <w:t xml:space="preserve"> التقدم على المستوى العالمي </w:t>
      </w:r>
      <w:r w:rsidR="00E47AAE" w:rsidRPr="00A24328">
        <w:rPr>
          <w:rFonts w:ascii="Times New Roman" w:hAnsi="Times New Roman" w:hint="cs"/>
          <w:sz w:val="24"/>
          <w:szCs w:val="28"/>
          <w:rtl/>
        </w:rPr>
        <w:t>وبطريقة</w:t>
      </w:r>
      <w:r w:rsidR="00E47AAE" w:rsidRPr="00A24328">
        <w:rPr>
          <w:rFonts w:ascii="Times New Roman" w:hAnsi="Times New Roman"/>
          <w:sz w:val="24"/>
          <w:szCs w:val="28"/>
          <w:rtl/>
        </w:rPr>
        <w:t xml:space="preserve"> </w:t>
      </w:r>
      <w:r w:rsidR="00E47AAE" w:rsidRPr="00A24328">
        <w:rPr>
          <w:rFonts w:ascii="Times New Roman" w:hAnsi="Times New Roman" w:hint="cs"/>
          <w:sz w:val="24"/>
          <w:szCs w:val="28"/>
          <w:rtl/>
        </w:rPr>
        <w:t>تسمح</w:t>
      </w:r>
      <w:r w:rsidRPr="00A24328">
        <w:rPr>
          <w:rFonts w:ascii="Times New Roman" w:hAnsi="Times New Roman"/>
          <w:sz w:val="24"/>
          <w:szCs w:val="28"/>
          <w:rtl/>
        </w:rPr>
        <w:t xml:space="preserve"> </w:t>
      </w:r>
      <w:r w:rsidR="00E47AAE" w:rsidRPr="00A24328">
        <w:rPr>
          <w:rFonts w:ascii="Times New Roman" w:hAnsi="Times New Roman" w:hint="cs"/>
          <w:sz w:val="24"/>
          <w:szCs w:val="28"/>
          <w:rtl/>
        </w:rPr>
        <w:t>ب</w:t>
      </w:r>
      <w:r w:rsidRPr="00A24328">
        <w:rPr>
          <w:rFonts w:ascii="Times New Roman" w:hAnsi="Times New Roman"/>
          <w:sz w:val="24"/>
          <w:szCs w:val="28"/>
          <w:rtl/>
        </w:rPr>
        <w:t>إجراء مقارنة بين الأقاليم والبلدان الأعضاء</w:t>
      </w:r>
      <w:r w:rsidRPr="00A24328">
        <w:rPr>
          <w:rFonts w:ascii="Times New Roman" w:hAnsi="Times New Roman"/>
          <w:sz w:val="24"/>
          <w:szCs w:val="28"/>
        </w:rPr>
        <w:t>.</w:t>
      </w:r>
    </w:p>
    <w:p w14:paraId="76E31373" w14:textId="1C52DD1C" w:rsidR="00A71557" w:rsidRPr="00E529E3" w:rsidRDefault="00A71557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14"/>
          <w:szCs w:val="14"/>
        </w:rPr>
      </w:pPr>
    </w:p>
    <w:p w14:paraId="4FC2220B" w14:textId="77777777" w:rsidR="00B800B6" w:rsidRDefault="00542195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24"/>
          <w:szCs w:val="28"/>
          <w:rtl/>
        </w:rPr>
      </w:pPr>
      <w:r w:rsidRPr="00A24328">
        <w:rPr>
          <w:rFonts w:ascii="Times New Roman" w:hAnsi="Times New Roman"/>
          <w:sz w:val="24"/>
          <w:szCs w:val="28"/>
          <w:rtl/>
        </w:rPr>
        <w:t>وفي عام</w:t>
      </w:r>
      <w:r w:rsidRPr="00A24328">
        <w:rPr>
          <w:rFonts w:ascii="Times New Roman" w:hAnsi="Times New Roman"/>
          <w:sz w:val="24"/>
          <w:szCs w:val="28"/>
        </w:rPr>
        <w:t xml:space="preserve"> </w:t>
      </w:r>
      <w:r w:rsidR="00A24328">
        <w:rPr>
          <w:rFonts w:ascii="Times New Roman" w:hAnsi="Times New Roman" w:hint="cs"/>
          <w:sz w:val="24"/>
          <w:szCs w:val="28"/>
          <w:rtl/>
        </w:rPr>
        <w:t>2021</w:t>
      </w:r>
      <w:r w:rsidRPr="00A24328">
        <w:rPr>
          <w:rFonts w:ascii="Times New Roman" w:hAnsi="Times New Roman"/>
          <w:sz w:val="24"/>
          <w:szCs w:val="28"/>
          <w:rtl/>
        </w:rPr>
        <w:t>، اعتمد مؤتمر الاتحاد البريدي العالمي السابع والعشرون الرؤية البريدية لعام</w:t>
      </w:r>
      <w:r w:rsidRPr="00A24328">
        <w:rPr>
          <w:rFonts w:ascii="Times New Roman" w:hAnsi="Times New Roman"/>
          <w:sz w:val="24"/>
          <w:szCs w:val="28"/>
        </w:rPr>
        <w:t xml:space="preserve"> </w:t>
      </w:r>
      <w:r w:rsidR="00A24328">
        <w:rPr>
          <w:rFonts w:ascii="Times New Roman" w:hAnsi="Times New Roman" w:hint="cs"/>
          <w:sz w:val="24"/>
          <w:szCs w:val="28"/>
          <w:rtl/>
        </w:rPr>
        <w:t>2030</w:t>
      </w:r>
      <w:r w:rsidRPr="00A24328">
        <w:rPr>
          <w:rFonts w:ascii="Times New Roman" w:hAnsi="Times New Roman"/>
          <w:sz w:val="24"/>
          <w:szCs w:val="28"/>
        </w:rPr>
        <w:t xml:space="preserve"> </w:t>
      </w:r>
      <w:r w:rsidRPr="00A24328">
        <w:rPr>
          <w:rFonts w:ascii="Times New Roman" w:hAnsi="Times New Roman"/>
          <w:sz w:val="24"/>
          <w:szCs w:val="28"/>
          <w:rtl/>
        </w:rPr>
        <w:t>بوصفها جزءا</w:t>
      </w:r>
      <w:r w:rsidR="00A24328">
        <w:rPr>
          <w:rFonts w:ascii="Times New Roman" w:hAnsi="Times New Roman" w:hint="cs"/>
          <w:sz w:val="24"/>
          <w:szCs w:val="28"/>
          <w:rtl/>
        </w:rPr>
        <w:t>ً</w:t>
      </w:r>
      <w:r w:rsidRPr="00A24328">
        <w:rPr>
          <w:rFonts w:ascii="Times New Roman" w:hAnsi="Times New Roman"/>
          <w:sz w:val="24"/>
          <w:szCs w:val="28"/>
          <w:rtl/>
        </w:rPr>
        <w:t xml:space="preserve"> من استراتيجية أبيدجان البريدية</w:t>
      </w:r>
      <w:r w:rsidR="00E47AAE" w:rsidRPr="00A24328">
        <w:rPr>
          <w:rFonts w:ascii="Times New Roman" w:hAnsi="Times New Roman" w:hint="cs"/>
          <w:sz w:val="24"/>
          <w:szCs w:val="28"/>
          <w:rtl/>
        </w:rPr>
        <w:t>. وهي</w:t>
      </w:r>
      <w:r w:rsidRPr="00A24328">
        <w:rPr>
          <w:rFonts w:ascii="Times New Roman" w:hAnsi="Times New Roman"/>
          <w:sz w:val="24"/>
          <w:szCs w:val="28"/>
          <w:rtl/>
        </w:rPr>
        <w:t xml:space="preserve"> تحدد الخطوط العريضة للنتائج التي ي</w:t>
      </w:r>
      <w:r w:rsidR="00E47AAE" w:rsidRPr="00A24328">
        <w:rPr>
          <w:rFonts w:ascii="Times New Roman" w:hAnsi="Times New Roman" w:hint="cs"/>
          <w:sz w:val="24"/>
          <w:szCs w:val="28"/>
          <w:rtl/>
        </w:rPr>
        <w:t>ُ</w:t>
      </w:r>
      <w:r w:rsidRPr="00A24328">
        <w:rPr>
          <w:rFonts w:ascii="Times New Roman" w:hAnsi="Times New Roman"/>
          <w:sz w:val="24"/>
          <w:szCs w:val="28"/>
          <w:rtl/>
        </w:rPr>
        <w:t>تو</w:t>
      </w:r>
      <w:r w:rsidR="00E47AAE" w:rsidRPr="00A24328">
        <w:rPr>
          <w:rFonts w:ascii="Times New Roman" w:hAnsi="Times New Roman" w:hint="cs"/>
          <w:sz w:val="24"/>
          <w:szCs w:val="28"/>
          <w:rtl/>
        </w:rPr>
        <w:t>َ</w:t>
      </w:r>
      <w:r w:rsidR="00E47AAE" w:rsidRPr="00A24328">
        <w:rPr>
          <w:rFonts w:ascii="Times New Roman" w:hAnsi="Times New Roman"/>
          <w:sz w:val="24"/>
          <w:szCs w:val="28"/>
          <w:rtl/>
        </w:rPr>
        <w:t xml:space="preserve">قع </w:t>
      </w:r>
      <w:r w:rsidR="00E47AAE" w:rsidRPr="00A24328">
        <w:rPr>
          <w:rFonts w:ascii="Times New Roman" w:hAnsi="Times New Roman" w:hint="cs"/>
          <w:sz w:val="24"/>
          <w:szCs w:val="28"/>
          <w:rtl/>
        </w:rPr>
        <w:t xml:space="preserve">من </w:t>
      </w:r>
      <w:r w:rsidRPr="00A24328">
        <w:rPr>
          <w:rFonts w:ascii="Times New Roman" w:hAnsi="Times New Roman"/>
          <w:sz w:val="24"/>
          <w:szCs w:val="28"/>
          <w:rtl/>
        </w:rPr>
        <w:t xml:space="preserve">القطاع البريدي </w:t>
      </w:r>
      <w:r w:rsidR="00E47AAE" w:rsidRPr="00A24328">
        <w:rPr>
          <w:rFonts w:ascii="Times New Roman" w:hAnsi="Times New Roman" w:hint="cs"/>
          <w:sz w:val="24"/>
          <w:szCs w:val="28"/>
          <w:rtl/>
        </w:rPr>
        <w:t xml:space="preserve">تحقيقها </w:t>
      </w:r>
      <w:r w:rsidRPr="00A24328">
        <w:rPr>
          <w:rFonts w:ascii="Times New Roman" w:hAnsi="Times New Roman"/>
          <w:sz w:val="24"/>
          <w:szCs w:val="28"/>
          <w:rtl/>
        </w:rPr>
        <w:t>بحلول عام</w:t>
      </w:r>
      <w:r w:rsidR="00E47AAE" w:rsidRPr="00A24328">
        <w:rPr>
          <w:rFonts w:ascii="Times New Roman" w:hAnsi="Times New Roman" w:hint="cs"/>
          <w:sz w:val="24"/>
          <w:szCs w:val="28"/>
          <w:rtl/>
        </w:rPr>
        <w:t xml:space="preserve"> 2030</w:t>
      </w:r>
      <w:r w:rsidRPr="00A24328">
        <w:rPr>
          <w:rFonts w:ascii="Times New Roman" w:hAnsi="Times New Roman"/>
          <w:sz w:val="24"/>
          <w:szCs w:val="28"/>
          <w:rtl/>
        </w:rPr>
        <w:t>، وتشمل</w:t>
      </w:r>
      <w:r w:rsidRPr="00A24328">
        <w:rPr>
          <w:rFonts w:ascii="Times New Roman" w:hAnsi="Times New Roman"/>
          <w:sz w:val="24"/>
          <w:szCs w:val="28"/>
        </w:rPr>
        <w:t xml:space="preserve"> </w:t>
      </w:r>
      <w:r w:rsidR="00A24328" w:rsidRPr="00131879">
        <w:rPr>
          <w:rFonts w:ascii="Times New Roman" w:hAnsi="Times New Roman"/>
          <w:sz w:val="28"/>
          <w:szCs w:val="28"/>
          <w:rtl/>
        </w:rPr>
        <w:t>33</w:t>
      </w:r>
      <w:r w:rsidRPr="00131879">
        <w:rPr>
          <w:rFonts w:ascii="Times New Roman" w:hAnsi="Times New Roman"/>
          <w:sz w:val="28"/>
          <w:szCs w:val="28"/>
        </w:rPr>
        <w:t xml:space="preserve"> </w:t>
      </w:r>
      <w:r w:rsidRPr="00A24328">
        <w:rPr>
          <w:rFonts w:ascii="Times New Roman" w:hAnsi="Times New Roman"/>
          <w:sz w:val="24"/>
          <w:szCs w:val="28"/>
          <w:rtl/>
        </w:rPr>
        <w:t>مؤشر أداء رئيسي</w:t>
      </w:r>
      <w:r w:rsidRPr="00A24328">
        <w:rPr>
          <w:rFonts w:ascii="Times New Roman" w:hAnsi="Times New Roman"/>
          <w:sz w:val="24"/>
          <w:szCs w:val="28"/>
        </w:rPr>
        <w:t>.</w:t>
      </w:r>
      <w:r w:rsidRPr="00A24328">
        <w:rPr>
          <w:rFonts w:ascii="Times New Roman" w:hAnsi="Times New Roman"/>
          <w:sz w:val="24"/>
          <w:szCs w:val="28"/>
          <w:rtl/>
        </w:rPr>
        <w:t xml:space="preserve"> ويمكن الوصول إليها من خلال الرابط التالي:</w:t>
      </w:r>
      <w:r w:rsidR="00E47AAE" w:rsidRPr="00A24328">
        <w:rPr>
          <w:rFonts w:ascii="Times New Roman" w:hAnsi="Times New Roman" w:hint="cs"/>
          <w:sz w:val="24"/>
          <w:szCs w:val="28"/>
          <w:rtl/>
        </w:rPr>
        <w:t xml:space="preserve"> </w:t>
      </w:r>
    </w:p>
    <w:p w14:paraId="4D6A8A4A" w14:textId="49EBF90B" w:rsidR="00542195" w:rsidRPr="00131879" w:rsidRDefault="00E47AAE" w:rsidP="00B800B6">
      <w:pPr>
        <w:pStyle w:val="0Textedebase"/>
        <w:bidi/>
        <w:spacing w:line="240" w:lineRule="auto"/>
        <w:jc w:val="lowKashida"/>
        <w:rPr>
          <w:rFonts w:ascii="Times New Roman" w:hAnsi="Times New Roman"/>
          <w:color w:val="000000" w:themeColor="text1"/>
          <w:spacing w:val="-23"/>
          <w:sz w:val="24"/>
          <w:szCs w:val="28"/>
        </w:rPr>
      </w:pPr>
      <w:r w:rsidRPr="00131879">
        <w:rPr>
          <w:rFonts w:ascii="Times New Roman" w:hAnsi="Times New Roman" w:cs="Times New Roman"/>
          <w:color w:val="000000" w:themeColor="text1"/>
          <w:spacing w:val="-23"/>
          <w:sz w:val="22"/>
          <w:szCs w:val="24"/>
          <w:rtl/>
        </w:rPr>
        <w:t>(</w:t>
      </w:r>
      <w:hyperlink r:id="rId11" w:history="1">
        <w:r w:rsidRPr="00131879">
          <w:rPr>
            <w:rStyle w:val="Hyperlink"/>
            <w:rFonts w:ascii="Times New Roman" w:hAnsi="Times New Roman"/>
            <w:color w:val="000000" w:themeColor="text1"/>
            <w:spacing w:val="-23"/>
            <w:sz w:val="24"/>
            <w:szCs w:val="28"/>
            <w:u w:val="none"/>
          </w:rPr>
          <w:t>www.upu.int/getmedia/97071a5b-4ea1-4a27-834f-bb400cc85b01/Abidjan-Postal-Strategy-2021%e2%80%932025-web.pdf</w:t>
        </w:r>
      </w:hyperlink>
      <w:r w:rsidR="00B800B6" w:rsidRPr="00131879">
        <w:rPr>
          <w:rStyle w:val="Hyperlink"/>
          <w:rFonts w:ascii="Times New Roman" w:hAnsi="Times New Roman" w:cs="Times New Roman"/>
          <w:color w:val="000000" w:themeColor="text1"/>
          <w:spacing w:val="-23"/>
          <w:sz w:val="22"/>
          <w:szCs w:val="24"/>
          <w:u w:val="none"/>
          <w:rtl/>
        </w:rPr>
        <w:t>)</w:t>
      </w:r>
      <w:r w:rsidR="00B800B6" w:rsidRPr="00131879">
        <w:rPr>
          <w:rStyle w:val="Hyperlink"/>
          <w:rFonts w:ascii="Times New Roman" w:hAnsi="Times New Roman"/>
          <w:color w:val="000000" w:themeColor="text1"/>
          <w:spacing w:val="-23"/>
          <w:sz w:val="24"/>
          <w:szCs w:val="28"/>
          <w:u w:val="none"/>
          <w:rtl/>
        </w:rPr>
        <w:t>.</w:t>
      </w:r>
    </w:p>
    <w:p w14:paraId="453A826D" w14:textId="77777777" w:rsidR="00542195" w:rsidRPr="00E529E3" w:rsidRDefault="00542195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14"/>
          <w:szCs w:val="14"/>
        </w:rPr>
      </w:pPr>
    </w:p>
    <w:p w14:paraId="76E31376" w14:textId="23A17DFA" w:rsidR="00A71557" w:rsidRPr="00131879" w:rsidRDefault="00A71557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color w:val="000000" w:themeColor="text1"/>
          <w:spacing w:val="-4"/>
          <w:sz w:val="24"/>
          <w:szCs w:val="28"/>
        </w:rPr>
      </w:pPr>
      <w:r w:rsidRPr="00131879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>ويستغرق استيفاء الدراسة الاستقصائية الواردة أدناه ما بين</w:t>
      </w:r>
      <w:r w:rsidRPr="00131879">
        <w:rPr>
          <w:rFonts w:ascii="Times New Roman" w:hAnsi="Times New Roman"/>
          <w:color w:val="000000" w:themeColor="text1"/>
          <w:spacing w:val="-4"/>
          <w:sz w:val="24"/>
          <w:szCs w:val="28"/>
        </w:rPr>
        <w:t xml:space="preserve"> </w:t>
      </w:r>
      <w:r w:rsidR="000D4308" w:rsidRPr="00131879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10 </w:t>
      </w:r>
      <w:r w:rsidR="000D4308" w:rsidRPr="00131879">
        <w:rPr>
          <w:rFonts w:ascii="Times New Roman" w:hAnsi="Times New Roman" w:hint="eastAsia"/>
          <w:color w:val="000000" w:themeColor="text1"/>
          <w:spacing w:val="-4"/>
          <w:sz w:val="24"/>
          <w:szCs w:val="28"/>
          <w:rtl/>
        </w:rPr>
        <w:t>دق</w:t>
      </w:r>
      <w:r w:rsidR="000D4308" w:rsidRPr="00131879">
        <w:rPr>
          <w:rFonts w:hint="eastAsia"/>
          <w:color w:val="000000" w:themeColor="text1"/>
          <w:spacing w:val="-4"/>
          <w:sz w:val="28"/>
          <w:szCs w:val="28"/>
          <w:rtl/>
        </w:rPr>
        <w:t>ائق</w:t>
      </w:r>
      <w:r w:rsidRPr="00131879">
        <w:rPr>
          <w:color w:val="000000" w:themeColor="text1"/>
          <w:spacing w:val="-4"/>
          <w:sz w:val="28"/>
          <w:szCs w:val="28"/>
        </w:rPr>
        <w:t xml:space="preserve"> </w:t>
      </w:r>
      <w:r w:rsidRPr="00131879">
        <w:rPr>
          <w:color w:val="000000" w:themeColor="text1"/>
          <w:spacing w:val="-4"/>
          <w:sz w:val="28"/>
          <w:szCs w:val="28"/>
          <w:rtl/>
        </w:rPr>
        <w:t>و</w:t>
      </w:r>
      <w:r w:rsidR="000D4308" w:rsidRPr="00131879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15 </w:t>
      </w:r>
      <w:r w:rsidR="000D4308" w:rsidRPr="00131879">
        <w:rPr>
          <w:rFonts w:ascii="Times New Roman" w:hAnsi="Times New Roman" w:hint="eastAsia"/>
          <w:color w:val="000000" w:themeColor="text1"/>
          <w:spacing w:val="-4"/>
          <w:sz w:val="24"/>
          <w:szCs w:val="28"/>
          <w:rtl/>
        </w:rPr>
        <w:t>دقيقة</w:t>
      </w:r>
      <w:r w:rsidRPr="00131879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 على أقصى تقدير</w:t>
      </w:r>
      <w:r w:rsidR="000D4308" w:rsidRPr="00131879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>. ويُرجى إع</w:t>
      </w:r>
      <w:r w:rsidR="000D4308" w:rsidRPr="00131879">
        <w:rPr>
          <w:rFonts w:ascii="Times New Roman" w:hAnsi="Times New Roman" w:hint="eastAsia"/>
          <w:color w:val="000000" w:themeColor="text1"/>
          <w:spacing w:val="-4"/>
          <w:sz w:val="24"/>
          <w:szCs w:val="28"/>
          <w:rtl/>
        </w:rPr>
        <w:t>ادة</w:t>
      </w:r>
      <w:r w:rsidR="000D4308" w:rsidRPr="00131879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 </w:t>
      </w:r>
      <w:r w:rsidR="000D4308" w:rsidRPr="00131879">
        <w:rPr>
          <w:rFonts w:ascii="Times New Roman" w:hAnsi="Times New Roman" w:hint="eastAsia"/>
          <w:color w:val="000000" w:themeColor="text1"/>
          <w:spacing w:val="-4"/>
          <w:sz w:val="24"/>
          <w:szCs w:val="28"/>
          <w:rtl/>
        </w:rPr>
        <w:t>إرسال</w:t>
      </w:r>
      <w:r w:rsidRPr="00131879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 الاستبيان بعد استيفائه</w:t>
      </w:r>
      <w:r w:rsidR="000D4308" w:rsidRPr="00131879">
        <w:rPr>
          <w:rFonts w:ascii="Times New Roman" w:hAnsi="Times New Roman"/>
          <w:color w:val="000000" w:themeColor="text1"/>
          <w:spacing w:val="-4"/>
          <w:sz w:val="24"/>
          <w:szCs w:val="28"/>
          <w:rtl/>
        </w:rPr>
        <w:t xml:space="preserve"> إلى العنوان التالي </w:t>
      </w:r>
      <w:r w:rsidR="000D4308" w:rsidRPr="00131879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rtl/>
        </w:rPr>
        <w:t>(</w:t>
      </w:r>
      <w:hyperlink r:id="rId12" w:history="1">
        <w:r w:rsidR="000D4308" w:rsidRPr="00131879">
          <w:rPr>
            <w:rStyle w:val="Hyperlink"/>
            <w:rFonts w:ascii="Times New Roman" w:hAnsi="Times New Roman" w:cs="Times New Roman"/>
            <w:color w:val="000000" w:themeColor="text1"/>
            <w:spacing w:val="-4"/>
            <w:sz w:val="24"/>
            <w:szCs w:val="24"/>
            <w:u w:val="none"/>
          </w:rPr>
          <w:t>strategy@upu.int</w:t>
        </w:r>
      </w:hyperlink>
      <w:r w:rsidR="000D4308" w:rsidRPr="00131879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rtl/>
        </w:rPr>
        <w:t>)</w:t>
      </w:r>
      <w:r w:rsidR="000D4308" w:rsidRPr="00131879">
        <w:rPr>
          <w:color w:val="000000" w:themeColor="text1"/>
          <w:spacing w:val="-4"/>
          <w:sz w:val="28"/>
          <w:szCs w:val="28"/>
          <w:rtl/>
        </w:rPr>
        <w:t xml:space="preserve"> </w:t>
      </w:r>
      <w:r w:rsidRPr="00131879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rtl/>
        </w:rPr>
        <w:t>في أجل أقصاه</w:t>
      </w:r>
      <w:r w:rsidRPr="00131879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="00A24328" w:rsidRPr="00131879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rtl/>
        </w:rPr>
        <w:t>9</w:t>
      </w:r>
      <w:r w:rsidRPr="00131879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Pr="00131879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rtl/>
        </w:rPr>
        <w:t>فبراير/شباط</w:t>
      </w:r>
      <w:r w:rsidRPr="00131879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</w:rPr>
        <w:t xml:space="preserve"> </w:t>
      </w:r>
      <w:r w:rsidR="000D4308" w:rsidRPr="00131879">
        <w:rPr>
          <w:rFonts w:asciiTheme="majorBidi" w:hAnsiTheme="majorBidi" w:cstheme="majorBidi"/>
          <w:b/>
          <w:bCs/>
          <w:color w:val="000000" w:themeColor="text1"/>
          <w:spacing w:val="-4"/>
          <w:sz w:val="28"/>
          <w:szCs w:val="28"/>
          <w:rtl/>
        </w:rPr>
        <w:t>2024</w:t>
      </w:r>
      <w:r w:rsidR="000D4308" w:rsidRPr="00131879">
        <w:rPr>
          <w:rFonts w:asciiTheme="majorBidi" w:hAnsiTheme="majorBidi" w:cstheme="majorBidi"/>
          <w:color w:val="000000" w:themeColor="text1"/>
          <w:spacing w:val="-4"/>
          <w:sz w:val="28"/>
          <w:szCs w:val="28"/>
          <w:rtl/>
        </w:rPr>
        <w:t>.</w:t>
      </w:r>
    </w:p>
    <w:p w14:paraId="76E31377" w14:textId="77777777" w:rsidR="00A71557" w:rsidRPr="00E529E3" w:rsidRDefault="00A71557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14"/>
          <w:szCs w:val="14"/>
        </w:rPr>
      </w:pPr>
    </w:p>
    <w:p w14:paraId="76E31378" w14:textId="7E653A74" w:rsidR="00A71557" w:rsidRPr="00A24328" w:rsidRDefault="00A71557" w:rsidP="001F2C68">
      <w:pPr>
        <w:pStyle w:val="0Textedebase"/>
        <w:bidi/>
        <w:spacing w:line="240" w:lineRule="auto"/>
        <w:jc w:val="lowKashida"/>
        <w:rPr>
          <w:rFonts w:ascii="Times New Roman" w:hAnsi="Times New Roman"/>
          <w:spacing w:val="-4"/>
          <w:sz w:val="24"/>
          <w:szCs w:val="28"/>
        </w:rPr>
      </w:pPr>
      <w:r w:rsidRPr="00A24328">
        <w:rPr>
          <w:rFonts w:ascii="Times New Roman" w:hAnsi="Times New Roman"/>
          <w:spacing w:val="-4"/>
          <w:sz w:val="24"/>
          <w:szCs w:val="28"/>
          <w:rtl/>
        </w:rPr>
        <w:t xml:space="preserve">وفي حال كانت لديكم </w:t>
      </w:r>
      <w:r w:rsidR="00AB2635" w:rsidRPr="00A24328">
        <w:rPr>
          <w:rFonts w:ascii="Times New Roman" w:hAnsi="Times New Roman"/>
          <w:spacing w:val="-4"/>
          <w:sz w:val="24"/>
          <w:szCs w:val="28"/>
          <w:rtl/>
        </w:rPr>
        <w:t>أي أسئلة أو كنتم ترغبون في إ</w:t>
      </w:r>
      <w:r w:rsidR="00AB2635" w:rsidRPr="00A24328">
        <w:rPr>
          <w:rFonts w:ascii="Times New Roman" w:hAnsi="Times New Roman" w:hint="cs"/>
          <w:spacing w:val="-4"/>
          <w:sz w:val="24"/>
          <w:szCs w:val="28"/>
          <w:rtl/>
        </w:rPr>
        <w:t>رسال</w:t>
      </w:r>
      <w:r w:rsidRPr="00A24328">
        <w:rPr>
          <w:rFonts w:ascii="Times New Roman" w:hAnsi="Times New Roman"/>
          <w:spacing w:val="-4"/>
          <w:sz w:val="24"/>
          <w:szCs w:val="28"/>
          <w:rtl/>
        </w:rPr>
        <w:t xml:space="preserve"> الدراسة الاستقصائية بالبريد العادي، يرجى الاتصال</w:t>
      </w:r>
      <w:r w:rsidR="00AB2635" w:rsidRPr="00A24328">
        <w:rPr>
          <w:rFonts w:ascii="Times New Roman" w:hAnsi="Times New Roman" w:hint="cs"/>
          <w:spacing w:val="-4"/>
          <w:sz w:val="24"/>
          <w:szCs w:val="28"/>
          <w:rtl/>
        </w:rPr>
        <w:t xml:space="preserve"> بـ:</w:t>
      </w:r>
    </w:p>
    <w:p w14:paraId="79E01096" w14:textId="0C806549" w:rsidR="00A24328" w:rsidRPr="003C1F79" w:rsidRDefault="00A24328" w:rsidP="00E529E3">
      <w:pPr>
        <w:spacing w:before="40" w:line="24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3C1F79">
        <w:rPr>
          <w:rFonts w:ascii="Times New Roman" w:hAnsi="Times New Roman" w:cs="Times New Roman"/>
          <w:sz w:val="24"/>
          <w:szCs w:val="24"/>
        </w:rPr>
        <w:t>Mr Kohei Kitazawa</w:t>
      </w:r>
    </w:p>
    <w:p w14:paraId="23E93258" w14:textId="77777777" w:rsidR="00A24328" w:rsidRPr="003C1F79" w:rsidRDefault="00A24328" w:rsidP="00E529E3">
      <w:pPr>
        <w:spacing w:line="24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3C1F79">
        <w:rPr>
          <w:rFonts w:ascii="Times New Roman" w:hAnsi="Times New Roman" w:cs="Times New Roman"/>
          <w:sz w:val="24"/>
          <w:szCs w:val="24"/>
        </w:rPr>
        <w:t>Strategic Planning Expert</w:t>
      </w:r>
    </w:p>
    <w:p w14:paraId="443D2A84" w14:textId="77777777" w:rsidR="00A24328" w:rsidRPr="003C1F79" w:rsidRDefault="00A24328" w:rsidP="00E529E3">
      <w:pPr>
        <w:spacing w:line="24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3C1F79">
        <w:rPr>
          <w:rFonts w:ascii="Times New Roman" w:hAnsi="Times New Roman" w:cs="Times New Roman"/>
          <w:sz w:val="24"/>
          <w:szCs w:val="24"/>
        </w:rPr>
        <w:t>UPU International Bureau</w:t>
      </w:r>
    </w:p>
    <w:p w14:paraId="7994EDE7" w14:textId="77777777" w:rsidR="00A24328" w:rsidRPr="003C1F79" w:rsidRDefault="00A24328" w:rsidP="00E529E3">
      <w:pPr>
        <w:spacing w:line="240" w:lineRule="auto"/>
        <w:jc w:val="lowKashida"/>
        <w:rPr>
          <w:rFonts w:ascii="Times New Roman" w:hAnsi="Times New Roman" w:cs="Times New Roman"/>
          <w:sz w:val="24"/>
          <w:szCs w:val="24"/>
        </w:rPr>
      </w:pPr>
      <w:proofErr w:type="spellStart"/>
      <w:r w:rsidRPr="003C1F79">
        <w:rPr>
          <w:rFonts w:ascii="Times New Roman" w:hAnsi="Times New Roman" w:cs="Times New Roman"/>
          <w:sz w:val="24"/>
          <w:szCs w:val="24"/>
        </w:rPr>
        <w:t>Weltpoststrasse</w:t>
      </w:r>
      <w:proofErr w:type="spellEnd"/>
      <w:r w:rsidRPr="003C1F79">
        <w:rPr>
          <w:rFonts w:ascii="Times New Roman" w:hAnsi="Times New Roman" w:cs="Times New Roman"/>
          <w:sz w:val="24"/>
          <w:szCs w:val="24"/>
        </w:rPr>
        <w:t xml:space="preserve"> 4</w:t>
      </w:r>
    </w:p>
    <w:p w14:paraId="6177C2F5" w14:textId="77777777" w:rsidR="00A24328" w:rsidRPr="003C1F79" w:rsidRDefault="00A24328" w:rsidP="00E529E3">
      <w:pPr>
        <w:spacing w:line="24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3C1F79">
        <w:rPr>
          <w:rFonts w:ascii="Times New Roman" w:hAnsi="Times New Roman" w:cs="Times New Roman"/>
          <w:sz w:val="24"/>
          <w:szCs w:val="24"/>
        </w:rPr>
        <w:t>3015 BERNE</w:t>
      </w:r>
    </w:p>
    <w:p w14:paraId="4A7F1D93" w14:textId="77777777" w:rsidR="00A24328" w:rsidRPr="003C1F79" w:rsidRDefault="00A24328" w:rsidP="00E529E3">
      <w:pPr>
        <w:spacing w:line="240" w:lineRule="auto"/>
        <w:jc w:val="lowKashida"/>
        <w:rPr>
          <w:rFonts w:ascii="Times New Roman" w:hAnsi="Times New Roman" w:cs="Times New Roman"/>
          <w:sz w:val="24"/>
          <w:szCs w:val="24"/>
        </w:rPr>
      </w:pPr>
      <w:r w:rsidRPr="003C1F79">
        <w:rPr>
          <w:rFonts w:ascii="Times New Roman" w:hAnsi="Times New Roman" w:cs="Times New Roman"/>
          <w:sz w:val="24"/>
          <w:szCs w:val="24"/>
        </w:rPr>
        <w:t>SWITZERLAND</w:t>
      </w:r>
    </w:p>
    <w:tbl>
      <w:tblPr>
        <w:tblStyle w:val="TableGrid2"/>
        <w:bidiVisual/>
        <w:tblW w:w="1986" w:type="pct"/>
        <w:tblInd w:w="58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1984"/>
      </w:tblGrid>
      <w:tr w:rsidR="00A24328" w:rsidRPr="00CA3B39" w14:paraId="53AF8482" w14:textId="77777777" w:rsidTr="00C5363B">
        <w:tc>
          <w:tcPr>
            <w:tcW w:w="2409" w:type="pct"/>
          </w:tcPr>
          <w:p w14:paraId="099E71D0" w14:textId="77777777" w:rsidR="00A24328" w:rsidRPr="00CA3B39" w:rsidRDefault="00A24328" w:rsidP="00E529E3">
            <w:pPr>
              <w:tabs>
                <w:tab w:val="left" w:pos="709"/>
              </w:tabs>
              <w:bidi/>
              <w:spacing w:before="20" w:line="240" w:lineRule="auto"/>
              <w:jc w:val="lowKashida"/>
              <w:rPr>
                <w:rFonts w:ascii="Times New Roman" w:hAnsi="Times New Roman" w:cs="Times New Roman"/>
                <w:sz w:val="24"/>
                <w:szCs w:val="24"/>
                <w:lang w:val="de-CH"/>
              </w:rPr>
            </w:pPr>
            <w:r w:rsidRPr="00CA3B39">
              <w:rPr>
                <w:sz w:val="28"/>
                <w:szCs w:val="28"/>
                <w:rtl/>
              </w:rPr>
              <w:t>الهاتف:</w:t>
            </w:r>
          </w:p>
        </w:tc>
        <w:tc>
          <w:tcPr>
            <w:tcW w:w="2591" w:type="pct"/>
          </w:tcPr>
          <w:p w14:paraId="1E80F123" w14:textId="77777777" w:rsidR="00A24328" w:rsidRPr="00CA3B39" w:rsidRDefault="00A24328" w:rsidP="00E529E3">
            <w:pPr>
              <w:tabs>
                <w:tab w:val="left" w:pos="709"/>
              </w:tabs>
              <w:spacing w:before="20" w:line="240" w:lineRule="auto"/>
              <w:ind w:left="-113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 w:rsidRPr="003C1F79">
              <w:rPr>
                <w:rFonts w:ascii="Times New Roman" w:hAnsi="Times New Roman" w:cs="Times New Roman"/>
                <w:sz w:val="24"/>
                <w:szCs w:val="24"/>
              </w:rPr>
              <w:t>+41 31 350 33 82</w:t>
            </w:r>
          </w:p>
        </w:tc>
      </w:tr>
      <w:tr w:rsidR="00A24328" w:rsidRPr="00CA3B39" w14:paraId="1F863DF5" w14:textId="77777777" w:rsidTr="00C5363B">
        <w:trPr>
          <w:trHeight w:val="43"/>
        </w:trPr>
        <w:tc>
          <w:tcPr>
            <w:tcW w:w="2409" w:type="pct"/>
          </w:tcPr>
          <w:p w14:paraId="0F7B634B" w14:textId="77777777" w:rsidR="00A24328" w:rsidRPr="00CA3B39" w:rsidRDefault="00A24328" w:rsidP="00E529E3">
            <w:pPr>
              <w:bidi/>
              <w:spacing w:line="240" w:lineRule="auto"/>
              <w:jc w:val="lowKashida"/>
              <w:rPr>
                <w:rFonts w:ascii="Times New Roman" w:hAnsi="Times New Roman" w:cs="Times New Roman"/>
                <w:sz w:val="24"/>
                <w:szCs w:val="24"/>
              </w:rPr>
            </w:pPr>
            <w:r w:rsidRPr="00CA3B39">
              <w:rPr>
                <w:sz w:val="28"/>
                <w:szCs w:val="28"/>
                <w:rtl/>
              </w:rPr>
              <w:t>البريد الإلكتروني:</w:t>
            </w:r>
          </w:p>
        </w:tc>
        <w:tc>
          <w:tcPr>
            <w:tcW w:w="2591" w:type="pct"/>
          </w:tcPr>
          <w:p w14:paraId="0B9CF596" w14:textId="77777777" w:rsidR="00A24328" w:rsidRPr="00CA3B39" w:rsidRDefault="00A24328" w:rsidP="00E529E3">
            <w:pPr>
              <w:spacing w:line="240" w:lineRule="auto"/>
              <w:ind w:left="-113"/>
              <w:jc w:val="lowKashida"/>
              <w:rPr>
                <w:rFonts w:ascii="Times New Roman" w:hAnsi="Times New Roman" w:cs="Times New Roman"/>
                <w:sz w:val="24"/>
                <w:szCs w:val="24"/>
                <w:lang w:val="de-CH"/>
              </w:rPr>
            </w:pPr>
            <w:r w:rsidRPr="003C1F79">
              <w:rPr>
                <w:rFonts w:ascii="Times New Roman" w:hAnsi="Times New Roman" w:cs="Times New Roman"/>
                <w:sz w:val="24"/>
                <w:szCs w:val="24"/>
              </w:rPr>
              <w:t>strategy@upu.int</w:t>
            </w:r>
          </w:p>
        </w:tc>
      </w:tr>
    </w:tbl>
    <w:p w14:paraId="6802D53C" w14:textId="49C3DC1D" w:rsidR="00DB1DCD" w:rsidRPr="00E529E3" w:rsidRDefault="00DB1DCD" w:rsidP="00E529E3">
      <w:pPr>
        <w:pStyle w:val="0Textedebase"/>
        <w:bidi/>
        <w:spacing w:line="240" w:lineRule="auto"/>
        <w:jc w:val="lowKashida"/>
        <w:rPr>
          <w:rStyle w:val="Hyperlink"/>
          <w:rFonts w:ascii="Times New Roman" w:hAnsi="Times New Roman"/>
          <w:sz w:val="14"/>
          <w:szCs w:val="14"/>
        </w:rPr>
      </w:pPr>
    </w:p>
    <w:p w14:paraId="4D94526F" w14:textId="39630C7A" w:rsidR="00DB1DCD" w:rsidRPr="00A24328" w:rsidRDefault="00AB2635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24"/>
          <w:szCs w:val="28"/>
        </w:rPr>
      </w:pPr>
      <w:r w:rsidRPr="00B800B6">
        <w:rPr>
          <w:rFonts w:ascii="Times New Roman" w:hAnsi="Times New Roman" w:hint="cs"/>
          <w:b/>
          <w:bCs/>
          <w:sz w:val="24"/>
          <w:szCs w:val="28"/>
          <w:rtl/>
        </w:rPr>
        <w:t>و</w:t>
      </w:r>
      <w:r w:rsidR="004B3049" w:rsidRPr="00B800B6">
        <w:rPr>
          <w:rFonts w:ascii="Times New Roman" w:hAnsi="Times New Roman"/>
          <w:b/>
          <w:bCs/>
          <w:sz w:val="24"/>
          <w:szCs w:val="28"/>
          <w:rtl/>
        </w:rPr>
        <w:t xml:space="preserve">ينبغي أن </w:t>
      </w:r>
      <w:r w:rsidR="004B3049" w:rsidRPr="00B800B6">
        <w:rPr>
          <w:rFonts w:ascii="Times New Roman" w:hAnsi="Times New Roman" w:hint="cs"/>
          <w:b/>
          <w:bCs/>
          <w:sz w:val="24"/>
          <w:szCs w:val="28"/>
          <w:rtl/>
        </w:rPr>
        <w:t>ي</w:t>
      </w:r>
      <w:r w:rsidR="00DB1DCD" w:rsidRPr="00B800B6">
        <w:rPr>
          <w:rFonts w:ascii="Times New Roman" w:hAnsi="Times New Roman"/>
          <w:b/>
          <w:bCs/>
          <w:sz w:val="24"/>
          <w:szCs w:val="28"/>
          <w:rtl/>
        </w:rPr>
        <w:t>ستوفي هذه الد</w:t>
      </w:r>
      <w:r w:rsidR="004B3049" w:rsidRPr="00B800B6">
        <w:rPr>
          <w:rFonts w:ascii="Times New Roman" w:hAnsi="Times New Roman"/>
          <w:b/>
          <w:bCs/>
          <w:sz w:val="24"/>
          <w:szCs w:val="28"/>
          <w:rtl/>
        </w:rPr>
        <w:t xml:space="preserve">راسة الاستقصائية </w:t>
      </w:r>
      <w:r w:rsidR="004B3049" w:rsidRPr="00B800B6">
        <w:rPr>
          <w:rFonts w:ascii="Times New Roman" w:hAnsi="Times New Roman" w:hint="cs"/>
          <w:b/>
          <w:bCs/>
          <w:sz w:val="24"/>
          <w:szCs w:val="28"/>
          <w:rtl/>
        </w:rPr>
        <w:t>المنظِّمون</w:t>
      </w:r>
      <w:r w:rsidR="00DB1DCD" w:rsidRPr="00A24328">
        <w:rPr>
          <w:rFonts w:ascii="Times New Roman" w:hAnsi="Times New Roman"/>
          <w:sz w:val="24"/>
          <w:szCs w:val="28"/>
        </w:rPr>
        <w:t>.</w:t>
      </w:r>
    </w:p>
    <w:p w14:paraId="76E31382" w14:textId="77777777" w:rsidR="00EF168A" w:rsidRPr="00E529E3" w:rsidRDefault="00EF168A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14"/>
          <w:szCs w:val="14"/>
        </w:rPr>
      </w:pPr>
    </w:p>
    <w:p w14:paraId="76E31383" w14:textId="489BF651" w:rsidR="00A71557" w:rsidRPr="00A24328" w:rsidRDefault="00A71557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b/>
          <w:bCs/>
          <w:sz w:val="24"/>
          <w:szCs w:val="28"/>
          <w:rtl/>
        </w:rPr>
      </w:pPr>
      <w:r w:rsidRPr="00A24328">
        <w:rPr>
          <w:rFonts w:ascii="Times New Roman" w:hAnsi="Times New Roman"/>
          <w:b/>
          <w:bCs/>
          <w:sz w:val="24"/>
          <w:szCs w:val="28"/>
          <w:rtl/>
        </w:rPr>
        <w:t>القسم الأول</w:t>
      </w:r>
      <w:r w:rsidR="00A24328" w:rsidRPr="00A24328">
        <w:rPr>
          <w:rFonts w:ascii="Times New Roman" w:hAnsi="Times New Roman" w:hint="cs"/>
          <w:b/>
          <w:bCs/>
          <w:sz w:val="24"/>
          <w:szCs w:val="28"/>
          <w:rtl/>
        </w:rPr>
        <w:t xml:space="preserve">: </w:t>
      </w:r>
      <w:r w:rsidRPr="00A24328">
        <w:rPr>
          <w:rFonts w:ascii="Times New Roman" w:hAnsi="Times New Roman"/>
          <w:b/>
          <w:bCs/>
          <w:sz w:val="24"/>
          <w:szCs w:val="28"/>
          <w:rtl/>
        </w:rPr>
        <w:t>مسائل عامة</w:t>
      </w:r>
    </w:p>
    <w:p w14:paraId="32848F13" w14:textId="227190D7" w:rsidR="00A24328" w:rsidRPr="00E529E3" w:rsidRDefault="00A24328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14"/>
          <w:szCs w:val="14"/>
          <w:rtl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389"/>
        <w:gridCol w:w="2559"/>
        <w:gridCol w:w="2680"/>
      </w:tblGrid>
      <w:tr w:rsidR="00A24328" w:rsidRPr="00CA3B39" w14:paraId="5563777A" w14:textId="77777777" w:rsidTr="00A24328">
        <w:trPr>
          <w:cantSplit/>
        </w:trPr>
        <w:tc>
          <w:tcPr>
            <w:tcW w:w="5000" w:type="pct"/>
            <w:gridSpan w:val="3"/>
            <w:tcMar>
              <w:top w:w="57" w:type="dxa"/>
              <w:bottom w:w="0" w:type="dxa"/>
            </w:tcMar>
          </w:tcPr>
          <w:p w14:paraId="3185262F" w14:textId="77777777" w:rsidR="00A24328" w:rsidRPr="00A24328" w:rsidRDefault="00A24328" w:rsidP="00E529E3">
            <w:pPr>
              <w:bidi/>
              <w:spacing w:line="240" w:lineRule="auto"/>
              <w:jc w:val="lowKashida"/>
              <w:rPr>
                <w:rFonts w:ascii="Times New Roman" w:hAnsi="Times New Roman"/>
                <w:sz w:val="24"/>
                <w:szCs w:val="28"/>
              </w:rPr>
            </w:pPr>
            <w:r w:rsidRPr="00A24328">
              <w:rPr>
                <w:rFonts w:ascii="Times New Roman" w:hAnsi="Times New Roman"/>
                <w:sz w:val="24"/>
                <w:szCs w:val="28"/>
                <w:rtl/>
              </w:rPr>
              <w:t>يُرجى تقديم وصف لم</w:t>
            </w:r>
            <w:r w:rsidRPr="00A24328">
              <w:rPr>
                <w:rFonts w:ascii="Times New Roman" w:hAnsi="Times New Roman" w:hint="cs"/>
                <w:sz w:val="24"/>
                <w:szCs w:val="28"/>
                <w:rtl/>
              </w:rPr>
              <w:t>ؤسستكم</w:t>
            </w:r>
            <w:r w:rsidRPr="00A24328">
              <w:rPr>
                <w:rFonts w:ascii="Times New Roman" w:hAnsi="Times New Roman"/>
                <w:sz w:val="24"/>
                <w:szCs w:val="28"/>
                <w:rtl/>
              </w:rPr>
              <w:t xml:space="preserve"> (</w:t>
            </w:r>
            <w:r w:rsidRPr="00A24328">
              <w:rPr>
                <w:rFonts w:ascii="Times New Roman" w:hAnsi="Times New Roman" w:hint="cs"/>
                <w:sz w:val="24"/>
                <w:szCs w:val="28"/>
                <w:rtl/>
              </w:rPr>
              <w:t>يرجى و</w:t>
            </w:r>
            <w:r w:rsidRPr="00A24328">
              <w:rPr>
                <w:rFonts w:ascii="Times New Roman" w:hAnsi="Times New Roman"/>
                <w:sz w:val="24"/>
                <w:szCs w:val="28"/>
                <w:rtl/>
              </w:rPr>
              <w:t>ضع علامة في الخانة المناسبة)</w:t>
            </w:r>
          </w:p>
          <w:p w14:paraId="5C16B9E1" w14:textId="788291DD" w:rsidR="00A24328" w:rsidRPr="00A24328" w:rsidRDefault="009A36D4" w:rsidP="00E529E3">
            <w:pPr>
              <w:bidi/>
              <w:spacing w:before="20" w:after="20" w:line="240" w:lineRule="auto"/>
              <w:ind w:left="568" w:hanging="568"/>
              <w:jc w:val="lowKashida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697054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24328" w:rsidRPr="00A24328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  <w:r w:rsidR="00A24328">
              <w:rPr>
                <w:rFonts w:ascii="Times New Roman" w:hAnsi="Times New Roman"/>
                <w:sz w:val="24"/>
                <w:szCs w:val="28"/>
                <w:rtl/>
              </w:rPr>
              <w:tab/>
            </w:r>
            <w:r w:rsidR="00A24328" w:rsidRPr="00A24328">
              <w:rPr>
                <w:rFonts w:ascii="Times New Roman" w:hAnsi="Times New Roman"/>
                <w:sz w:val="24"/>
                <w:szCs w:val="28"/>
                <w:rtl/>
              </w:rPr>
              <w:t>وزارة مشرفة (مسؤولة عن القطاع البريدي)</w:t>
            </w:r>
          </w:p>
          <w:p w14:paraId="6EE5E0A6" w14:textId="79CB1ABE" w:rsidR="00A24328" w:rsidRPr="00A24328" w:rsidRDefault="009A36D4" w:rsidP="00E529E3">
            <w:pPr>
              <w:bidi/>
              <w:spacing w:before="20" w:after="20" w:line="240" w:lineRule="auto"/>
              <w:ind w:left="568" w:hanging="568"/>
              <w:jc w:val="lowKashida"/>
              <w:rPr>
                <w:rFonts w:ascii="Times New Roman" w:hAnsi="Times New Roman"/>
                <w:sz w:val="24"/>
                <w:szCs w:val="28"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87364649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24328" w:rsidRPr="00A24328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  <w:r w:rsidR="00A24328">
              <w:rPr>
                <w:rFonts w:ascii="Times New Roman" w:hAnsi="Times New Roman"/>
                <w:sz w:val="24"/>
                <w:szCs w:val="28"/>
                <w:rtl/>
              </w:rPr>
              <w:tab/>
            </w:r>
            <w:r w:rsidR="00A24328" w:rsidRPr="00A24328">
              <w:rPr>
                <w:rFonts w:ascii="Times New Roman" w:hAnsi="Times New Roman" w:hint="cs"/>
                <w:sz w:val="24"/>
                <w:szCs w:val="28"/>
                <w:rtl/>
              </w:rPr>
              <w:t>مُنظِّم</w:t>
            </w:r>
            <w:r w:rsidR="00A24328" w:rsidRPr="00A24328">
              <w:rPr>
                <w:rFonts w:ascii="Times New Roman" w:hAnsi="Times New Roman"/>
                <w:sz w:val="24"/>
                <w:szCs w:val="28"/>
                <w:rtl/>
              </w:rPr>
              <w:t xml:space="preserve"> (مسؤول عن القطاع البريدي)</w:t>
            </w:r>
          </w:p>
          <w:p w14:paraId="3124371F" w14:textId="19E2A087" w:rsidR="00A24328" w:rsidRPr="003C1F79" w:rsidRDefault="009A36D4" w:rsidP="00E529E3">
            <w:pPr>
              <w:bidi/>
              <w:spacing w:before="20" w:after="20" w:line="240" w:lineRule="auto"/>
              <w:ind w:left="567" w:hanging="567"/>
              <w:jc w:val="lowKashida"/>
              <w:rPr>
                <w:sz w:val="28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50744789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24328" w:rsidRPr="00A24328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  <w:r w:rsidR="00A24328">
              <w:rPr>
                <w:rFonts w:ascii="Times New Roman" w:hAnsi="Times New Roman"/>
                <w:sz w:val="24"/>
                <w:szCs w:val="28"/>
                <w:rtl/>
              </w:rPr>
              <w:tab/>
            </w:r>
            <w:r w:rsidR="00A24328" w:rsidRPr="00A24328">
              <w:rPr>
                <w:rFonts w:ascii="Times New Roman" w:hAnsi="Times New Roman"/>
                <w:sz w:val="24"/>
                <w:szCs w:val="28"/>
                <w:rtl/>
              </w:rPr>
              <w:t>مستثمر معيَّن</w:t>
            </w:r>
          </w:p>
        </w:tc>
      </w:tr>
      <w:tr w:rsidR="00A24328" w:rsidRPr="00CA3B39" w14:paraId="34EE0203" w14:textId="77777777" w:rsidTr="00A24328">
        <w:trPr>
          <w:cantSplit/>
        </w:trPr>
        <w:tc>
          <w:tcPr>
            <w:tcW w:w="5000" w:type="pct"/>
            <w:gridSpan w:val="3"/>
            <w:tcMar>
              <w:top w:w="57" w:type="dxa"/>
              <w:bottom w:w="0" w:type="dxa"/>
            </w:tcMar>
          </w:tcPr>
          <w:p w14:paraId="63EB6DA4" w14:textId="77777777" w:rsidR="00A24328" w:rsidRPr="00CA3B39" w:rsidRDefault="00A24328" w:rsidP="00E529E3">
            <w:pPr>
              <w:bidi/>
              <w:spacing w:line="240" w:lineRule="auto"/>
              <w:jc w:val="lowKashida"/>
              <w:rPr>
                <w:sz w:val="28"/>
                <w:szCs w:val="28"/>
                <w:rtl/>
              </w:rPr>
            </w:pPr>
            <w:r w:rsidRPr="00CA3B39">
              <w:rPr>
                <w:sz w:val="28"/>
                <w:szCs w:val="28"/>
                <w:rtl/>
              </w:rPr>
              <w:t>اسم المؤسسة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59DA231D" w14:textId="77777777" w:rsidR="00A24328" w:rsidRPr="00E529E3" w:rsidRDefault="00A24328" w:rsidP="00E529E3">
            <w:pPr>
              <w:bidi/>
              <w:spacing w:line="240" w:lineRule="auto"/>
              <w:jc w:val="lowKashida"/>
              <w:rPr>
                <w:sz w:val="10"/>
                <w:szCs w:val="10"/>
              </w:rPr>
            </w:pPr>
          </w:p>
          <w:p w14:paraId="2081F703" w14:textId="77777777" w:rsidR="00A24328" w:rsidRPr="00555ACE" w:rsidRDefault="00A24328" w:rsidP="00E529E3">
            <w:pPr>
              <w:bidi/>
              <w:spacing w:line="240" w:lineRule="auto"/>
              <w:jc w:val="lowKashida"/>
              <w:rPr>
                <w:sz w:val="16"/>
                <w:szCs w:val="16"/>
              </w:rPr>
            </w:pPr>
          </w:p>
        </w:tc>
      </w:tr>
      <w:tr w:rsidR="00A24328" w:rsidRPr="00CA3B39" w14:paraId="25C16EBC" w14:textId="77777777" w:rsidTr="00A24328">
        <w:trPr>
          <w:cantSplit/>
          <w:trHeight w:val="33"/>
        </w:trPr>
        <w:tc>
          <w:tcPr>
            <w:tcW w:w="3608" w:type="pct"/>
            <w:gridSpan w:val="2"/>
            <w:tcBorders>
              <w:right w:val="nil"/>
            </w:tcBorders>
            <w:tcMar>
              <w:top w:w="57" w:type="dxa"/>
              <w:bottom w:w="0" w:type="dxa"/>
            </w:tcMar>
          </w:tcPr>
          <w:p w14:paraId="29CFF15A" w14:textId="77777777" w:rsidR="00A24328" w:rsidRPr="00CA3B39" w:rsidRDefault="00A24328" w:rsidP="00E529E3">
            <w:pPr>
              <w:bidi/>
              <w:spacing w:line="240" w:lineRule="auto"/>
              <w:ind w:right="75"/>
              <w:jc w:val="lowKashida"/>
              <w:rPr>
                <w:sz w:val="28"/>
                <w:szCs w:val="28"/>
                <w:rtl/>
              </w:rPr>
            </w:pPr>
            <w:r w:rsidRPr="00CA3B39">
              <w:rPr>
                <w:sz w:val="28"/>
                <w:szCs w:val="28"/>
                <w:rtl/>
              </w:rPr>
              <w:t>الاسم الكامل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296ACF61" w14:textId="77777777" w:rsidR="00A24328" w:rsidRPr="00E529E3" w:rsidRDefault="00A24328" w:rsidP="00E529E3">
            <w:pPr>
              <w:bidi/>
              <w:spacing w:line="240" w:lineRule="auto"/>
              <w:jc w:val="lowKashida"/>
              <w:rPr>
                <w:sz w:val="10"/>
                <w:szCs w:val="10"/>
              </w:rPr>
            </w:pPr>
          </w:p>
          <w:p w14:paraId="01A2933C" w14:textId="77777777" w:rsidR="00A24328" w:rsidRPr="00555ACE" w:rsidRDefault="00A24328" w:rsidP="00E529E3">
            <w:pPr>
              <w:bidi/>
              <w:spacing w:line="240" w:lineRule="auto"/>
              <w:jc w:val="lowKashida"/>
              <w:rPr>
                <w:sz w:val="16"/>
                <w:szCs w:val="16"/>
              </w:rPr>
            </w:pPr>
          </w:p>
        </w:tc>
        <w:tc>
          <w:tcPr>
            <w:tcW w:w="1392" w:type="pct"/>
            <w:tcBorders>
              <w:left w:val="nil"/>
            </w:tcBorders>
            <w:tcMar>
              <w:top w:w="57" w:type="dxa"/>
            </w:tcMar>
            <w:vAlign w:val="bottom"/>
          </w:tcPr>
          <w:p w14:paraId="54F713DA" w14:textId="77777777" w:rsidR="00A24328" w:rsidRPr="00CA3B39" w:rsidRDefault="009A36D4" w:rsidP="00E529E3">
            <w:pPr>
              <w:tabs>
                <w:tab w:val="left" w:pos="1754"/>
              </w:tabs>
              <w:bidi/>
              <w:spacing w:line="240" w:lineRule="auto"/>
              <w:jc w:val="lowKashida"/>
              <w:rPr>
                <w:sz w:val="28"/>
                <w:szCs w:val="28"/>
                <w:rtl/>
              </w:rPr>
            </w:pPr>
            <w:sdt>
              <w:sdtPr>
                <w:rPr>
                  <w:sz w:val="28"/>
                  <w:szCs w:val="28"/>
                  <w:rtl/>
                </w:rPr>
                <w:id w:val="-57805618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24328" w:rsidRPr="00CA3B39">
                  <w:rPr>
                    <w:sz w:val="28"/>
                    <w:szCs w:val="28"/>
                  </w:rPr>
                  <w:sym w:font="Wingdings" w:char="F071"/>
                </w:r>
              </w:sdtContent>
            </w:sdt>
            <w:r w:rsidR="00A24328" w:rsidRPr="00CA3B39">
              <w:rPr>
                <w:sz w:val="28"/>
                <w:szCs w:val="28"/>
                <w:rtl/>
              </w:rPr>
              <w:t xml:space="preserve"> السيدة</w:t>
            </w:r>
            <w:r w:rsidR="00A24328" w:rsidRPr="00CA3B39">
              <w:rPr>
                <w:sz w:val="28"/>
                <w:szCs w:val="28"/>
                <w:rtl/>
              </w:rPr>
              <w:tab/>
            </w:r>
            <w:sdt>
              <w:sdtPr>
                <w:rPr>
                  <w:sz w:val="28"/>
                  <w:szCs w:val="28"/>
                  <w:rtl/>
                </w:rPr>
                <w:id w:val="117136935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EndPr/>
              <w:sdtContent>
                <w:r w:rsidR="00A24328" w:rsidRPr="00CA3B39">
                  <w:rPr>
                    <w:sz w:val="28"/>
                    <w:szCs w:val="28"/>
                  </w:rPr>
                  <w:sym w:font="Wingdings" w:char="F071"/>
                </w:r>
              </w:sdtContent>
            </w:sdt>
            <w:r w:rsidR="00A24328" w:rsidRPr="00CA3B39">
              <w:rPr>
                <w:sz w:val="28"/>
                <w:szCs w:val="28"/>
                <w:rtl/>
              </w:rPr>
              <w:t xml:space="preserve"> السيد</w:t>
            </w:r>
          </w:p>
        </w:tc>
      </w:tr>
      <w:tr w:rsidR="00A24328" w:rsidRPr="00CA3B39" w14:paraId="0A8F595B" w14:textId="77777777" w:rsidTr="00A24328">
        <w:trPr>
          <w:cantSplit/>
        </w:trPr>
        <w:tc>
          <w:tcPr>
            <w:tcW w:w="5000" w:type="pct"/>
            <w:gridSpan w:val="3"/>
            <w:tcMar>
              <w:top w:w="57" w:type="dxa"/>
              <w:bottom w:w="0" w:type="dxa"/>
            </w:tcMar>
          </w:tcPr>
          <w:p w14:paraId="08C1EDC1" w14:textId="77777777" w:rsidR="00A24328" w:rsidRPr="00CA3B39" w:rsidRDefault="00A24328" w:rsidP="00E529E3">
            <w:pPr>
              <w:bidi/>
              <w:spacing w:line="240" w:lineRule="auto"/>
              <w:ind w:right="74"/>
              <w:jc w:val="lowKashida"/>
              <w:rPr>
                <w:sz w:val="28"/>
                <w:szCs w:val="28"/>
                <w:rtl/>
              </w:rPr>
            </w:pPr>
            <w:r w:rsidRPr="00CA3B39">
              <w:rPr>
                <w:sz w:val="28"/>
                <w:szCs w:val="28"/>
                <w:rtl/>
              </w:rPr>
              <w:t>الوظيفة/اللقب الوظيفي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12CAB538" w14:textId="77777777" w:rsidR="00A24328" w:rsidRPr="00E529E3" w:rsidRDefault="00A24328" w:rsidP="00E529E3">
            <w:pPr>
              <w:bidi/>
              <w:spacing w:line="240" w:lineRule="auto"/>
              <w:jc w:val="lowKashida"/>
              <w:rPr>
                <w:sz w:val="10"/>
                <w:szCs w:val="10"/>
              </w:rPr>
            </w:pPr>
          </w:p>
          <w:p w14:paraId="0596F05A" w14:textId="77777777" w:rsidR="00A24328" w:rsidRPr="003C1F79" w:rsidRDefault="00A24328" w:rsidP="00E529E3">
            <w:pPr>
              <w:bidi/>
              <w:spacing w:line="240" w:lineRule="auto"/>
              <w:jc w:val="lowKashida"/>
            </w:pPr>
          </w:p>
        </w:tc>
      </w:tr>
      <w:tr w:rsidR="00A24328" w:rsidRPr="00CA3B39" w14:paraId="4F66F80A" w14:textId="77777777" w:rsidTr="00A24328">
        <w:trPr>
          <w:cantSplit/>
        </w:trPr>
        <w:tc>
          <w:tcPr>
            <w:tcW w:w="5000" w:type="pct"/>
            <w:gridSpan w:val="3"/>
            <w:tcMar>
              <w:top w:w="57" w:type="dxa"/>
              <w:bottom w:w="0" w:type="dxa"/>
            </w:tcMar>
          </w:tcPr>
          <w:p w14:paraId="3863B56D" w14:textId="77777777" w:rsidR="00A24328" w:rsidRPr="00CA3B39" w:rsidRDefault="00A24328" w:rsidP="00E529E3">
            <w:pPr>
              <w:bidi/>
              <w:spacing w:line="240" w:lineRule="auto"/>
              <w:ind w:right="74"/>
              <w:jc w:val="lowKashida"/>
              <w:rPr>
                <w:sz w:val="28"/>
                <w:szCs w:val="28"/>
                <w:rtl/>
              </w:rPr>
            </w:pPr>
            <w:r w:rsidRPr="00CA3B39">
              <w:rPr>
                <w:sz w:val="28"/>
                <w:szCs w:val="28"/>
                <w:rtl/>
              </w:rPr>
              <w:t>العنوان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6433E75E" w14:textId="77777777" w:rsidR="00A24328" w:rsidRPr="00E529E3" w:rsidRDefault="00A24328" w:rsidP="00E529E3">
            <w:pPr>
              <w:bidi/>
              <w:spacing w:line="240" w:lineRule="auto"/>
              <w:jc w:val="lowKashida"/>
              <w:rPr>
                <w:sz w:val="8"/>
                <w:szCs w:val="8"/>
              </w:rPr>
            </w:pPr>
          </w:p>
          <w:p w14:paraId="363FFA02" w14:textId="77777777" w:rsidR="00A24328" w:rsidRPr="003C1F79" w:rsidRDefault="00A24328" w:rsidP="00E529E3">
            <w:pPr>
              <w:bidi/>
              <w:spacing w:line="240" w:lineRule="auto"/>
              <w:jc w:val="lowKashida"/>
            </w:pPr>
          </w:p>
        </w:tc>
      </w:tr>
      <w:tr w:rsidR="00A24328" w:rsidRPr="00CA3B39" w14:paraId="69CE2D03" w14:textId="77777777" w:rsidTr="00A24328">
        <w:trPr>
          <w:cantSplit/>
        </w:trPr>
        <w:tc>
          <w:tcPr>
            <w:tcW w:w="5000" w:type="pct"/>
            <w:gridSpan w:val="3"/>
            <w:tcMar>
              <w:top w:w="57" w:type="dxa"/>
              <w:bottom w:w="0" w:type="dxa"/>
            </w:tcMar>
          </w:tcPr>
          <w:p w14:paraId="3C468541" w14:textId="77777777" w:rsidR="00A24328" w:rsidRPr="00CA3B39" w:rsidRDefault="00A24328" w:rsidP="00E529E3">
            <w:pPr>
              <w:bidi/>
              <w:spacing w:line="240" w:lineRule="auto"/>
              <w:jc w:val="lowKashida"/>
              <w:rPr>
                <w:sz w:val="28"/>
                <w:szCs w:val="28"/>
                <w:rtl/>
              </w:rPr>
            </w:pPr>
            <w:r w:rsidRPr="00CA3B39">
              <w:rPr>
                <w:sz w:val="28"/>
                <w:szCs w:val="28"/>
                <w:rtl/>
              </w:rPr>
              <w:t>البلد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7872DE7C" w14:textId="77777777" w:rsidR="00A24328" w:rsidRPr="00E529E3" w:rsidRDefault="00A24328" w:rsidP="00E529E3">
            <w:pPr>
              <w:bidi/>
              <w:spacing w:line="240" w:lineRule="auto"/>
              <w:ind w:right="74"/>
              <w:jc w:val="lowKashida"/>
              <w:rPr>
                <w:sz w:val="14"/>
                <w:szCs w:val="14"/>
              </w:rPr>
            </w:pPr>
          </w:p>
        </w:tc>
      </w:tr>
      <w:tr w:rsidR="00A24328" w:rsidRPr="00CA3B39" w14:paraId="1B75E60B" w14:textId="77777777" w:rsidTr="00E529E3">
        <w:trPr>
          <w:cantSplit/>
          <w:trHeight w:val="192"/>
        </w:trPr>
        <w:tc>
          <w:tcPr>
            <w:tcW w:w="2279" w:type="pct"/>
            <w:tcMar>
              <w:top w:w="57" w:type="dxa"/>
              <w:bottom w:w="0" w:type="dxa"/>
            </w:tcMar>
          </w:tcPr>
          <w:p w14:paraId="25A1B092" w14:textId="77777777" w:rsidR="00A24328" w:rsidRPr="00CA3B39" w:rsidRDefault="00A24328" w:rsidP="00E529E3">
            <w:pPr>
              <w:bidi/>
              <w:spacing w:line="240" w:lineRule="auto"/>
              <w:ind w:right="74"/>
              <w:jc w:val="lowKashida"/>
            </w:pPr>
            <w:r w:rsidRPr="00CA3B39">
              <w:rPr>
                <w:sz w:val="28"/>
                <w:szCs w:val="28"/>
                <w:rtl/>
              </w:rPr>
              <w:t>الهاتف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  <w:r w:rsidRPr="00CA3B39">
              <w:t xml:space="preserve"> </w:t>
            </w:r>
          </w:p>
        </w:tc>
        <w:tc>
          <w:tcPr>
            <w:tcW w:w="2721" w:type="pct"/>
            <w:gridSpan w:val="2"/>
            <w:tcMar>
              <w:top w:w="57" w:type="dxa"/>
              <w:bottom w:w="0" w:type="dxa"/>
            </w:tcMar>
          </w:tcPr>
          <w:p w14:paraId="46FF9AC5" w14:textId="77777777" w:rsidR="00A24328" w:rsidRDefault="00A24328" w:rsidP="00E529E3">
            <w:pPr>
              <w:bidi/>
              <w:spacing w:line="240" w:lineRule="auto"/>
              <w:ind w:right="74"/>
              <w:jc w:val="lowKashida"/>
              <w:rPr>
                <w:sz w:val="28"/>
                <w:szCs w:val="28"/>
              </w:rPr>
            </w:pPr>
            <w:r w:rsidRPr="00CA3B39">
              <w:rPr>
                <w:sz w:val="28"/>
                <w:szCs w:val="28"/>
                <w:rtl/>
              </w:rPr>
              <w:t>البريد الإلكتروني</w:t>
            </w:r>
            <w:r w:rsidRPr="00CA3B39">
              <w:rPr>
                <w:rFonts w:hint="cs"/>
                <w:sz w:val="28"/>
                <w:szCs w:val="28"/>
                <w:rtl/>
              </w:rPr>
              <w:t>:</w:t>
            </w:r>
          </w:p>
          <w:p w14:paraId="56E14737" w14:textId="77777777" w:rsidR="00A24328" w:rsidRPr="00E529E3" w:rsidRDefault="00A24328" w:rsidP="00E529E3">
            <w:pPr>
              <w:bidi/>
              <w:spacing w:line="240" w:lineRule="auto"/>
              <w:ind w:right="74"/>
              <w:jc w:val="lowKashida"/>
              <w:rPr>
                <w:sz w:val="12"/>
                <w:szCs w:val="12"/>
              </w:rPr>
            </w:pPr>
            <w:r w:rsidRPr="00CA3B39">
              <w:t xml:space="preserve"> </w:t>
            </w:r>
          </w:p>
        </w:tc>
      </w:tr>
    </w:tbl>
    <w:p w14:paraId="18333567" w14:textId="77777777" w:rsidR="00B800B6" w:rsidRDefault="00B800B6" w:rsidP="00E529E3">
      <w:pPr>
        <w:bidi/>
        <w:spacing w:line="240" w:lineRule="auto"/>
        <w:jc w:val="lowKashida"/>
        <w:rPr>
          <w:rFonts w:ascii="Times New Roman" w:hAnsi="Times New Roman"/>
          <w:b/>
          <w:bCs/>
          <w:sz w:val="24"/>
          <w:szCs w:val="28"/>
          <w:rtl/>
        </w:rPr>
      </w:pPr>
    </w:p>
    <w:p w14:paraId="76E313AB" w14:textId="63D25C7E" w:rsidR="00831E52" w:rsidRPr="00E529E3" w:rsidRDefault="00831E52" w:rsidP="00B800B6">
      <w:pPr>
        <w:bidi/>
        <w:spacing w:line="240" w:lineRule="auto"/>
        <w:jc w:val="lowKashida"/>
        <w:rPr>
          <w:rFonts w:ascii="Times New Roman" w:hAnsi="Times New Roman"/>
          <w:b/>
          <w:bCs/>
          <w:sz w:val="24"/>
          <w:szCs w:val="28"/>
        </w:rPr>
      </w:pPr>
      <w:r w:rsidRPr="00E529E3">
        <w:rPr>
          <w:rFonts w:ascii="Times New Roman" w:hAnsi="Times New Roman"/>
          <w:b/>
          <w:bCs/>
          <w:sz w:val="24"/>
          <w:szCs w:val="28"/>
          <w:rtl/>
        </w:rPr>
        <w:lastRenderedPageBreak/>
        <w:t>القسم الثاني</w:t>
      </w:r>
      <w:r w:rsidR="00E529E3" w:rsidRPr="00E529E3">
        <w:rPr>
          <w:rFonts w:ascii="Times New Roman" w:hAnsi="Times New Roman" w:hint="cs"/>
          <w:b/>
          <w:bCs/>
          <w:sz w:val="24"/>
          <w:szCs w:val="28"/>
          <w:rtl/>
        </w:rPr>
        <w:t>:</w:t>
      </w:r>
      <w:r w:rsidR="004A45CE" w:rsidRPr="00E529E3">
        <w:rPr>
          <w:rFonts w:ascii="Times New Roman" w:hAnsi="Times New Roman" w:hint="cs"/>
          <w:b/>
          <w:bCs/>
          <w:sz w:val="24"/>
          <w:szCs w:val="28"/>
          <w:rtl/>
        </w:rPr>
        <w:t xml:space="preserve"> ال</w:t>
      </w:r>
      <w:r w:rsidR="005642AB" w:rsidRPr="00E529E3">
        <w:rPr>
          <w:rFonts w:ascii="Times New Roman" w:hAnsi="Times New Roman" w:hint="cs"/>
          <w:b/>
          <w:bCs/>
          <w:sz w:val="24"/>
          <w:szCs w:val="28"/>
          <w:rtl/>
        </w:rPr>
        <w:t>منظِّمون</w:t>
      </w:r>
    </w:p>
    <w:p w14:paraId="76E313AC" w14:textId="77777777" w:rsidR="00831E52" w:rsidRPr="00A24328" w:rsidRDefault="00831E52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24"/>
          <w:szCs w:val="28"/>
        </w:rPr>
      </w:pPr>
    </w:p>
    <w:p w14:paraId="76E313AD" w14:textId="399DA0EE" w:rsidR="00831E52" w:rsidRPr="00A24328" w:rsidRDefault="004A45CE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24"/>
          <w:szCs w:val="28"/>
        </w:rPr>
      </w:pPr>
      <w:r w:rsidRPr="00A24328">
        <w:rPr>
          <w:rFonts w:ascii="Times New Roman" w:hAnsi="Times New Roman"/>
          <w:sz w:val="24"/>
          <w:szCs w:val="28"/>
          <w:rtl/>
        </w:rPr>
        <w:t>يُرجى</w:t>
      </w:r>
      <w:r w:rsidRPr="00A24328">
        <w:rPr>
          <w:rFonts w:ascii="Times New Roman" w:hAnsi="Times New Roman" w:hint="cs"/>
          <w:sz w:val="24"/>
          <w:szCs w:val="28"/>
          <w:rtl/>
        </w:rPr>
        <w:t xml:space="preserve"> منكم</w:t>
      </w:r>
      <w:r w:rsidRPr="00A24328">
        <w:rPr>
          <w:rFonts w:ascii="Times New Roman" w:hAnsi="Times New Roman"/>
          <w:sz w:val="24"/>
          <w:szCs w:val="28"/>
          <w:rtl/>
        </w:rPr>
        <w:t xml:space="preserve"> </w:t>
      </w:r>
      <w:r w:rsidRPr="00A24328">
        <w:rPr>
          <w:rFonts w:ascii="Times New Roman" w:hAnsi="Times New Roman" w:hint="cs"/>
          <w:sz w:val="24"/>
          <w:szCs w:val="28"/>
          <w:rtl/>
        </w:rPr>
        <w:t xml:space="preserve">الإشارة إلى </w:t>
      </w:r>
      <w:r w:rsidR="00CD1606" w:rsidRPr="00A24328">
        <w:rPr>
          <w:rFonts w:ascii="Times New Roman" w:hAnsi="Times New Roman" w:hint="cs"/>
          <w:sz w:val="24"/>
          <w:szCs w:val="28"/>
          <w:rtl/>
        </w:rPr>
        <w:t>ما إن كنتم توافقون على</w:t>
      </w:r>
      <w:r w:rsidRPr="00A24328">
        <w:rPr>
          <w:rFonts w:ascii="Times New Roman" w:hAnsi="Times New Roman"/>
          <w:sz w:val="24"/>
          <w:szCs w:val="28"/>
          <w:rtl/>
        </w:rPr>
        <w:t xml:space="preserve"> ال</w:t>
      </w:r>
      <w:r w:rsidR="00CD1606" w:rsidRPr="00A24328">
        <w:rPr>
          <w:rFonts w:ascii="Times New Roman" w:hAnsi="Times New Roman" w:hint="cs"/>
          <w:sz w:val="24"/>
          <w:szCs w:val="28"/>
          <w:rtl/>
        </w:rPr>
        <w:t>إفادات</w:t>
      </w:r>
      <w:r w:rsidR="00831E52" w:rsidRPr="00A24328">
        <w:rPr>
          <w:rFonts w:ascii="Times New Roman" w:hAnsi="Times New Roman"/>
          <w:sz w:val="24"/>
          <w:szCs w:val="28"/>
          <w:rtl/>
        </w:rPr>
        <w:t xml:space="preserve"> التالية</w:t>
      </w:r>
      <w:r w:rsidR="00CD1606" w:rsidRPr="00A24328">
        <w:rPr>
          <w:rFonts w:ascii="Times New Roman" w:hAnsi="Times New Roman" w:hint="cs"/>
          <w:sz w:val="24"/>
          <w:szCs w:val="28"/>
          <w:rtl/>
        </w:rPr>
        <w:t xml:space="preserve"> أم لا</w:t>
      </w:r>
      <w:r w:rsidR="00831E52" w:rsidRPr="00E86316">
        <w:rPr>
          <w:sz w:val="28"/>
          <w:szCs w:val="32"/>
        </w:rPr>
        <w:t>.</w:t>
      </w:r>
    </w:p>
    <w:p w14:paraId="76E313AE" w14:textId="77777777" w:rsidR="00091AC4" w:rsidRPr="00A24328" w:rsidRDefault="00091AC4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24"/>
          <w:szCs w:val="28"/>
        </w:rPr>
      </w:pPr>
    </w:p>
    <w:tbl>
      <w:tblPr>
        <w:tblStyle w:val="GridTable2"/>
        <w:bidiVisual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4"/>
        <w:gridCol w:w="3756"/>
        <w:gridCol w:w="1490"/>
        <w:gridCol w:w="1490"/>
        <w:gridCol w:w="1488"/>
      </w:tblGrid>
      <w:tr w:rsidR="00BA4B5B" w:rsidRPr="009A36D4" w14:paraId="76E313B5" w14:textId="77777777" w:rsidTr="009A36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2D6CDF1" w14:textId="77777777" w:rsidR="00461939" w:rsidRPr="009A36D4" w:rsidRDefault="00461939" w:rsidP="00E529E3">
            <w:pPr>
              <w:bidi/>
              <w:spacing w:before="60" w:after="60" w:line="240" w:lineRule="auto"/>
              <w:ind w:left="462" w:hanging="567"/>
              <w:jc w:val="lowKashida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lang w:eastAsia="zh-TW"/>
              </w:rPr>
            </w:pPr>
          </w:p>
        </w:tc>
        <w:tc>
          <w:tcPr>
            <w:tcW w:w="194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6E313AF" w14:textId="7F48A318" w:rsidR="00461939" w:rsidRPr="009A36D4" w:rsidRDefault="00CD1606" w:rsidP="00131879">
            <w:pPr>
              <w:bidi/>
              <w:spacing w:before="60" w:after="60" w:line="240" w:lineRule="auto"/>
              <w:jc w:val="lowKashid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</w:rPr>
            </w:pPr>
            <w:r w:rsidRPr="009A36D4">
              <w:rPr>
                <w:rFonts w:ascii="Times New Roman" w:hAnsi="Times New Roman" w:hint="cs"/>
                <w:b w:val="0"/>
                <w:bCs w:val="0"/>
                <w:i/>
                <w:iCs/>
                <w:sz w:val="24"/>
                <w:szCs w:val="28"/>
                <w:rtl/>
              </w:rPr>
              <w:t>إفادة</w:t>
            </w:r>
            <w:r w:rsidR="00461939" w:rsidRPr="009A36D4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 xml:space="preserve"> حول الاستراتيجية البريدية</w:t>
            </w:r>
            <w:r w:rsidR="00BA4B5B" w:rsidRPr="009A36D4">
              <w:rPr>
                <w:rFonts w:ascii="Times New Roman" w:hAnsi="Times New Roman" w:hint="cs"/>
                <w:b w:val="0"/>
                <w:bCs w:val="0"/>
                <w:i/>
                <w:iCs/>
                <w:sz w:val="24"/>
                <w:szCs w:val="28"/>
                <w:rtl/>
              </w:rPr>
              <w:t xml:space="preserve"> </w:t>
            </w:r>
            <w:r w:rsidR="001F2C68" w:rsidRPr="009A36D4">
              <w:rPr>
                <w:rFonts w:ascii="Times New Roman" w:hAnsi="Times New Roman" w:hint="cs"/>
                <w:b w:val="0"/>
                <w:bCs w:val="0"/>
                <w:i/>
                <w:iCs/>
                <w:sz w:val="24"/>
                <w:szCs w:val="28"/>
                <w:rtl/>
              </w:rPr>
              <w:t>لعام</w:t>
            </w:r>
            <w:r w:rsidR="001F2C68" w:rsidRPr="009A36D4">
              <w:rPr>
                <w:rFonts w:ascii="Times New Roman" w:hAnsi="Times New Roman" w:hint="eastAsia"/>
                <w:b w:val="0"/>
                <w:bCs w:val="0"/>
                <w:i/>
                <w:iCs/>
                <w:sz w:val="24"/>
                <w:szCs w:val="28"/>
                <w:rtl/>
              </w:rPr>
              <w:t> </w:t>
            </w:r>
            <w:r w:rsidR="00BA4B5B" w:rsidRPr="009A36D4">
              <w:rPr>
                <w:rFonts w:ascii="Times New Roman" w:hAnsi="Times New Roman" w:hint="cs"/>
                <w:b w:val="0"/>
                <w:bCs w:val="0"/>
                <w:i/>
                <w:iCs/>
                <w:sz w:val="24"/>
                <w:szCs w:val="28"/>
                <w:rtl/>
              </w:rPr>
              <w:t>2030</w:t>
            </w:r>
            <w:r w:rsidR="00461939" w:rsidRPr="009A36D4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 xml:space="preserve"> وسؤال يخص بلدكم</w:t>
            </w:r>
            <w:r w:rsidR="00461939" w:rsidRPr="009A36D4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</w:rPr>
              <w:t xml:space="preserve"> </w:t>
            </w:r>
          </w:p>
        </w:tc>
        <w:tc>
          <w:tcPr>
            <w:tcW w:w="77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6E313B0" w14:textId="5C68560C" w:rsidR="00461939" w:rsidRPr="009A36D4" w:rsidRDefault="00005CF9" w:rsidP="00E529E3">
            <w:pPr>
              <w:bidi/>
              <w:spacing w:before="60" w:after="60" w:line="240" w:lineRule="auto"/>
              <w:jc w:val="lowKashid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</w:rPr>
            </w:pPr>
            <w:r w:rsidRPr="009A36D4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>نعم</w:t>
            </w:r>
          </w:p>
        </w:tc>
        <w:tc>
          <w:tcPr>
            <w:tcW w:w="77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6E313B1" w14:textId="06A73BA7" w:rsidR="00461939" w:rsidRPr="009A36D4" w:rsidRDefault="00005CF9" w:rsidP="00E529E3">
            <w:pPr>
              <w:bidi/>
              <w:spacing w:before="60" w:after="60" w:line="240" w:lineRule="auto"/>
              <w:jc w:val="lowKashid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</w:rPr>
            </w:pPr>
            <w:r w:rsidRPr="009A36D4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>لا، في طور الإنجاز</w:t>
            </w:r>
          </w:p>
        </w:tc>
        <w:tc>
          <w:tcPr>
            <w:tcW w:w="772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76E313B2" w14:textId="759AE334" w:rsidR="00461939" w:rsidRPr="009A36D4" w:rsidRDefault="00BA4B5B" w:rsidP="00E529E3">
            <w:pPr>
              <w:bidi/>
              <w:spacing w:before="60" w:after="60" w:line="240" w:lineRule="auto"/>
              <w:jc w:val="lowKashid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</w:rPr>
            </w:pPr>
            <w:r w:rsidRPr="009A36D4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>ل</w:t>
            </w:r>
            <w:r w:rsidRPr="009A36D4">
              <w:rPr>
                <w:rFonts w:ascii="Times New Roman" w:hAnsi="Times New Roman" w:hint="cs"/>
                <w:b w:val="0"/>
                <w:bCs w:val="0"/>
                <w:i/>
                <w:iCs/>
                <w:sz w:val="24"/>
                <w:szCs w:val="28"/>
                <w:rtl/>
              </w:rPr>
              <w:t>ا توجد</w:t>
            </w:r>
            <w:r w:rsidR="00005CF9" w:rsidRPr="009A36D4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8"/>
                <w:rtl/>
              </w:rPr>
              <w:t xml:space="preserve"> أي خطة</w:t>
            </w:r>
          </w:p>
        </w:tc>
      </w:tr>
      <w:tr w:rsidR="00BA4B5B" w:rsidRPr="009A36D4" w14:paraId="51F7CD8C" w14:textId="77777777" w:rsidTr="009A3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0B933632" w14:textId="54425FEC" w:rsidR="00461939" w:rsidRPr="009A36D4" w:rsidRDefault="00BA4B5B" w:rsidP="00E529E3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sz w:val="24"/>
                <w:szCs w:val="28"/>
              </w:rPr>
            </w:pPr>
            <w:r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 xml:space="preserve">مؤشر الرؤية البريدية </w:t>
            </w:r>
            <w:r w:rsidR="005642AB"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2-1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2992C6F3" w14:textId="6A04E0E5" w:rsidR="00461939" w:rsidRPr="009A36D4" w:rsidRDefault="005642AB" w:rsidP="009A36D4">
            <w:pPr>
              <w:bidi/>
              <w:spacing w:before="60" w:after="60" w:line="240" w:lineRule="auto"/>
              <w:ind w:hanging="15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lang w:eastAsia="zh-TW"/>
              </w:rPr>
            </w:pP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يكون كل بلد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قد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حلل،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عام 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2030، الوضع الحالي لبيئته التنظيمية الوطنية في ضوء التغييرات التكنولوجية وتغييرات السوق وبالمقارنة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بالنماذج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المستخدمة في القطاعات الأخرى (مثال قطاع الاتصالات)</w:t>
            </w:r>
            <w:r w:rsidR="009A36D4" w:rsidRPr="009A36D4">
              <w:rPr>
                <w:rFonts w:ascii="Times New Roman" w:hAnsi="Times New Roman"/>
                <w:sz w:val="24"/>
                <w:szCs w:val="28"/>
                <w:lang w:eastAsia="zh-TW"/>
              </w:rPr>
              <w:t xml:space="preserve"> </w:t>
            </w:r>
          </w:p>
        </w:tc>
        <w:tc>
          <w:tcPr>
            <w:tcW w:w="773" w:type="pct"/>
            <w:shd w:val="clear" w:color="auto" w:fill="auto"/>
          </w:tcPr>
          <w:p w14:paraId="7EE72740" w14:textId="3C9E71E9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04D9AD54" w14:textId="1DE223A5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2DDB125C" w14:textId="5B614149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A36D4" w:rsidRPr="009A36D4" w14:paraId="65ACE635" w14:textId="77777777" w:rsidTr="009A36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7979B348" w14:textId="77777777" w:rsidR="009A36D4" w:rsidRPr="009A36D4" w:rsidRDefault="009A36D4" w:rsidP="009A36D4">
            <w:pPr>
              <w:bidi/>
              <w:spacing w:before="60" w:after="60" w:line="240" w:lineRule="auto"/>
              <w:jc w:val="lowKashida"/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8" w:type="pct"/>
            <w:shd w:val="clear" w:color="auto" w:fill="auto"/>
            <w:vAlign w:val="center"/>
          </w:tcPr>
          <w:p w14:paraId="4CDFC2F9" w14:textId="13345263" w:rsidR="009A36D4" w:rsidRPr="009A36D4" w:rsidRDefault="009A36D4" w:rsidP="009A36D4">
            <w:pPr>
              <w:bidi/>
              <w:spacing w:before="60" w:after="60" w:line="240" w:lineRule="auto"/>
              <w:ind w:left="1117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>السؤال</w:t>
            </w: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 xml:space="preserve"> 2-1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ab/>
            </w: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3F47B7ED" w14:textId="40DA7038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5128446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3D67E766" w14:textId="270C3969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38491767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562507E6" w14:textId="1B033509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39555286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BA4B5B" w:rsidRPr="009A36D4" w14:paraId="3207D7A1" w14:textId="77777777" w:rsidTr="009A3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2A954E26" w14:textId="2268C7F0" w:rsidR="00461939" w:rsidRPr="009A36D4" w:rsidRDefault="00BA4B5B" w:rsidP="00E529E3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sz w:val="24"/>
                <w:szCs w:val="28"/>
              </w:rPr>
            </w:pPr>
            <w:r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 xml:space="preserve">مؤشر الرؤية البريدية </w:t>
            </w:r>
            <w:r w:rsidR="005642AB"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2-2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3CE3DCEC" w14:textId="3726072E" w:rsidR="00461939" w:rsidRPr="009A36D4" w:rsidRDefault="005642AB" w:rsidP="009A36D4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يكون كل بلد قد وضع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،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موعد أقصاه عام 2030، سياسة ترمي إلى تنشيط ومواءمة بيئاته التنظيمية للقطاع البريدي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ومواءمتها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مع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المعايير الدولية التي وضعها الاتحاد البريدي العالم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</w:t>
            </w:r>
            <w:r w:rsidRPr="009A36D4">
              <w:rPr>
                <w:rFonts w:ascii="Times New Roman" w:hAnsi="Times New Roman" w:hint="cs"/>
                <w:spacing w:val="-6"/>
                <w:sz w:val="24"/>
                <w:szCs w:val="28"/>
                <w:rtl/>
                <w:lang w:val="en-US"/>
              </w:rPr>
              <w:t xml:space="preserve"> </w:t>
            </w:r>
          </w:p>
        </w:tc>
        <w:tc>
          <w:tcPr>
            <w:tcW w:w="773" w:type="pct"/>
            <w:shd w:val="clear" w:color="auto" w:fill="auto"/>
          </w:tcPr>
          <w:p w14:paraId="0C9F30C4" w14:textId="796DD88C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521E7950" w14:textId="012FEAA2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7620CF0C" w14:textId="76DE0BF4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A36D4" w:rsidRPr="009A36D4" w14:paraId="2A99D4EA" w14:textId="77777777" w:rsidTr="009A36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76097BE9" w14:textId="77777777" w:rsidR="009A36D4" w:rsidRPr="009A36D4" w:rsidRDefault="009A36D4" w:rsidP="009A36D4">
            <w:pPr>
              <w:bidi/>
              <w:spacing w:before="60" w:after="60" w:line="240" w:lineRule="auto"/>
              <w:jc w:val="lowKashida"/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8" w:type="pct"/>
            <w:shd w:val="clear" w:color="auto" w:fill="auto"/>
            <w:vAlign w:val="center"/>
          </w:tcPr>
          <w:p w14:paraId="64E37EA5" w14:textId="475205FE" w:rsidR="009A36D4" w:rsidRPr="009A36D4" w:rsidRDefault="009A36D4" w:rsidP="009A36D4">
            <w:pPr>
              <w:bidi/>
              <w:spacing w:before="60" w:after="60" w:line="240" w:lineRule="auto"/>
              <w:ind w:left="1117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cs"/>
                <w:spacing w:val="-6"/>
                <w:sz w:val="24"/>
                <w:szCs w:val="28"/>
                <w:rtl/>
                <w:lang w:val="en-US"/>
              </w:rPr>
              <w:t>السؤال 2-2</w:t>
            </w:r>
            <w:r>
              <w:rPr>
                <w:rFonts w:ascii="Times New Roman" w:hAnsi="Times New Roman"/>
                <w:spacing w:val="-6"/>
                <w:sz w:val="24"/>
                <w:szCs w:val="28"/>
                <w:rtl/>
                <w:lang w:val="en-US"/>
              </w:rPr>
              <w:tab/>
            </w: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067E7A74" w14:textId="4AF067DD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45101612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3D2C66F1" w14:textId="6592CF92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17453986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6B760B3B" w14:textId="4C31EE2D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38948346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BA4B5B" w:rsidRPr="009A36D4" w14:paraId="64C18336" w14:textId="77777777" w:rsidTr="009A3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71E80CC8" w14:textId="159B4566" w:rsidR="00461939" w:rsidRPr="009A36D4" w:rsidRDefault="00E85F16" w:rsidP="00E529E3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sz w:val="24"/>
                <w:szCs w:val="28"/>
              </w:rPr>
            </w:pPr>
            <w:r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 xml:space="preserve">مؤشر الرؤية البريدية </w:t>
            </w:r>
            <w:r w:rsidR="005642AB"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2-3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6E3F57EE" w14:textId="3BA5226C" w:rsidR="001E52DE" w:rsidRPr="009A36D4" w:rsidRDefault="005642AB" w:rsidP="009A36D4">
            <w:pPr>
              <w:bidi/>
              <w:spacing w:before="60" w:after="60" w:line="240" w:lineRule="auto"/>
              <w:ind w:hanging="15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lang w:val="en-US" w:eastAsia="zh-TW"/>
              </w:rPr>
            </w:pP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يكون كل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بلد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قد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صاغ بوضوح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،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عام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2030، إطار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اً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تنظيمي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اً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شامل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اً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ووافق عليه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أجل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جميع المشاركين في السوق الذين يعملون في القطاع البريدي، وليس فقط ال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مستثمر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التقليدي</w:t>
            </w:r>
            <w:r w:rsidRPr="009A36D4"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 xml:space="preserve"> </w:t>
            </w:r>
          </w:p>
        </w:tc>
        <w:tc>
          <w:tcPr>
            <w:tcW w:w="773" w:type="pct"/>
            <w:shd w:val="clear" w:color="auto" w:fill="auto"/>
          </w:tcPr>
          <w:p w14:paraId="0F1D284B" w14:textId="2C93B799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6C9F8F33" w14:textId="1E7F8E75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40457C15" w14:textId="7DD8B40D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A36D4" w:rsidRPr="009A36D4" w14:paraId="7D939D6E" w14:textId="77777777" w:rsidTr="009A36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69FC7FF1" w14:textId="77777777" w:rsidR="009A36D4" w:rsidRPr="009A36D4" w:rsidRDefault="009A36D4" w:rsidP="009A36D4">
            <w:pPr>
              <w:bidi/>
              <w:spacing w:before="60" w:after="60" w:line="240" w:lineRule="auto"/>
              <w:jc w:val="lowKashida"/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8" w:type="pct"/>
            <w:shd w:val="clear" w:color="auto" w:fill="auto"/>
            <w:vAlign w:val="center"/>
          </w:tcPr>
          <w:p w14:paraId="16C52D80" w14:textId="5DF64121" w:rsidR="009A36D4" w:rsidRPr="009A36D4" w:rsidRDefault="009A36D4" w:rsidP="009A36D4">
            <w:pPr>
              <w:bidi/>
              <w:spacing w:before="60" w:after="60" w:line="240" w:lineRule="auto"/>
              <w:ind w:left="1117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cs"/>
                <w:spacing w:val="-8"/>
                <w:sz w:val="24"/>
                <w:szCs w:val="28"/>
                <w:rtl/>
                <w:lang w:val="en-US"/>
              </w:rPr>
              <w:t>السؤال 2-3</w:t>
            </w:r>
            <w:r>
              <w:rPr>
                <w:rFonts w:ascii="Times New Roman" w:hAnsi="Times New Roman"/>
                <w:spacing w:val="-8"/>
                <w:sz w:val="24"/>
                <w:szCs w:val="28"/>
                <w:rtl/>
                <w:lang w:val="en-US"/>
              </w:rPr>
              <w:tab/>
            </w: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256F3F06" w14:textId="2CCA6554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3385372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37D19382" w14:textId="6B9E0C86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559793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7E14C341" w14:textId="295355AF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67241646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BA4B5B" w:rsidRPr="009A36D4" w14:paraId="5E5E11A1" w14:textId="77777777" w:rsidTr="009A3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6ED39C9C" w14:textId="4CEF2D0D" w:rsidR="00461939" w:rsidRPr="009A36D4" w:rsidRDefault="00E85F16" w:rsidP="00E529E3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sz w:val="24"/>
                <w:szCs w:val="28"/>
              </w:rPr>
            </w:pPr>
            <w:r w:rsidRPr="009A36D4">
              <w:rPr>
                <w:rFonts w:ascii="Times New Roman" w:hAnsi="Times New Roman" w:hint="eastAsia"/>
                <w:b w:val="0"/>
                <w:bCs w:val="0"/>
                <w:color w:val="000000"/>
                <w:sz w:val="24"/>
                <w:szCs w:val="28"/>
                <w:rtl/>
              </w:rPr>
              <w:t>مؤشر</w:t>
            </w:r>
            <w:r w:rsidRPr="009A36D4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  <w:t xml:space="preserve"> الرؤية البريدية </w:t>
            </w:r>
            <w:r w:rsidR="005642AB" w:rsidRPr="009A36D4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  <w:t>2-</w:t>
            </w:r>
            <w:r w:rsidRPr="009A36D4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  <w:t>4</w:t>
            </w:r>
          </w:p>
        </w:tc>
        <w:tc>
          <w:tcPr>
            <w:tcW w:w="1948" w:type="pct"/>
            <w:shd w:val="clear" w:color="auto" w:fill="auto"/>
            <w:vAlign w:val="center"/>
          </w:tcPr>
          <w:p w14:paraId="472BFF63" w14:textId="16A0C057" w:rsidR="00461939" w:rsidRPr="009A36D4" w:rsidRDefault="005642AB" w:rsidP="009A36D4">
            <w:pPr>
              <w:bidi/>
              <w:spacing w:before="60" w:after="60" w:line="240" w:lineRule="auto"/>
              <w:ind w:hanging="15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ينبغي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أن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ت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كون لدى كل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بلد،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عام 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2030،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خطط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تنظيمية ولوحات م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تابعة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تحدد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بالتفصيل جميع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الأطراف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الفاعلة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في السوق و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تحدد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حصته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بدقة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والإطار التنظيمي المطبق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على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كل طرف من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ها</w:t>
            </w:r>
            <w:r w:rsidRPr="009A36D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 xml:space="preserve"> </w:t>
            </w:r>
          </w:p>
        </w:tc>
        <w:tc>
          <w:tcPr>
            <w:tcW w:w="773" w:type="pct"/>
            <w:shd w:val="clear" w:color="auto" w:fill="auto"/>
          </w:tcPr>
          <w:p w14:paraId="7DF15666" w14:textId="18DCD1FA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2E8C744D" w14:textId="269E2CFE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5D568184" w14:textId="3450C302" w:rsidR="00461939" w:rsidRPr="009A36D4" w:rsidRDefault="0046193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A36D4" w:rsidRPr="009A36D4" w14:paraId="7E90674F" w14:textId="77777777" w:rsidTr="009A36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3E46D6A7" w14:textId="77777777" w:rsidR="009A36D4" w:rsidRPr="009A36D4" w:rsidRDefault="009A36D4" w:rsidP="009A36D4">
            <w:pPr>
              <w:bidi/>
              <w:spacing w:before="60" w:after="60" w:line="240" w:lineRule="auto"/>
              <w:jc w:val="lowKashida"/>
              <w:rPr>
                <w:rFonts w:ascii="Times New Roman" w:hAnsi="Times New Roman" w:hint="eastAsia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8" w:type="pct"/>
            <w:shd w:val="clear" w:color="auto" w:fill="auto"/>
            <w:vAlign w:val="center"/>
          </w:tcPr>
          <w:p w14:paraId="3EA5A999" w14:textId="7FDCADE2" w:rsidR="009A36D4" w:rsidRPr="009A36D4" w:rsidRDefault="009A36D4" w:rsidP="009A36D4">
            <w:pPr>
              <w:bidi/>
              <w:spacing w:before="60" w:after="60" w:line="240" w:lineRule="auto"/>
              <w:ind w:left="1117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السؤال 2-4</w:t>
            </w:r>
            <w:r>
              <w:rPr>
                <w:rFonts w:ascii="Times New Roman" w:hAnsi="Times New Roman"/>
                <w:color w:val="000000"/>
                <w:sz w:val="24"/>
                <w:szCs w:val="28"/>
                <w:rtl/>
              </w:rPr>
              <w:tab/>
            </w:r>
            <w:r w:rsidRPr="009A36D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74681FC1" w14:textId="52194DF0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4144772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599732C3" w14:textId="2FCFD8DD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46551007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1883423A" w14:textId="53BF669B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61829760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BA4B5B" w:rsidRPr="009A36D4" w14:paraId="5ADB406A" w14:textId="77777777" w:rsidTr="009A3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74D9CB73" w14:textId="2ADEFF77" w:rsidR="00461939" w:rsidRPr="009A36D4" w:rsidRDefault="00E85F16" w:rsidP="00131879">
            <w:pPr>
              <w:keepNext/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</w:rPr>
            </w:pPr>
            <w:r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 xml:space="preserve">مؤشر الرؤية البريدية </w:t>
            </w:r>
            <w:r w:rsidR="005642AB"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2-5</w:t>
            </w:r>
          </w:p>
        </w:tc>
        <w:tc>
          <w:tcPr>
            <w:tcW w:w="1948" w:type="pct"/>
            <w:shd w:val="clear" w:color="auto" w:fill="auto"/>
            <w:vAlign w:val="bottom"/>
          </w:tcPr>
          <w:p w14:paraId="625EEC97" w14:textId="19423581" w:rsidR="00461939" w:rsidRPr="009A36D4" w:rsidRDefault="005642AB" w:rsidP="009A36D4">
            <w:pPr>
              <w:keepNext/>
              <w:bidi/>
              <w:spacing w:before="60" w:after="60" w:line="240" w:lineRule="auto"/>
              <w:ind w:hanging="15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يكون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كل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بلد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قد وضع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ونفذ،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عام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2030، عملية رسمية لرصد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النظم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الخاصة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بال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قطاع البريدي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وتقييمها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وتحديثها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فترة تتراوح بين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عامين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وثلاثة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أعوام</w:t>
            </w:r>
            <w:r w:rsidRPr="009A36D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 xml:space="preserve"> </w:t>
            </w:r>
          </w:p>
        </w:tc>
        <w:tc>
          <w:tcPr>
            <w:tcW w:w="773" w:type="pct"/>
            <w:shd w:val="clear" w:color="auto" w:fill="auto"/>
          </w:tcPr>
          <w:p w14:paraId="6EA759C2" w14:textId="0138936F" w:rsidR="00461939" w:rsidRPr="009A36D4" w:rsidRDefault="00461939" w:rsidP="00131879">
            <w:pPr>
              <w:keepNext/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252B5FD0" w14:textId="3E2609DA" w:rsidR="00461939" w:rsidRPr="009A36D4" w:rsidRDefault="00461939" w:rsidP="00131879">
            <w:pPr>
              <w:keepNext/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0C077D9E" w14:textId="7D34E3ED" w:rsidR="00461939" w:rsidRPr="009A36D4" w:rsidRDefault="00461939" w:rsidP="00131879">
            <w:pPr>
              <w:keepNext/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A36D4" w:rsidRPr="009A36D4" w14:paraId="7F418552" w14:textId="77777777" w:rsidTr="009A36D4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7F519A54" w14:textId="77777777" w:rsidR="009A36D4" w:rsidRPr="009A36D4" w:rsidRDefault="009A36D4" w:rsidP="009A36D4">
            <w:pPr>
              <w:keepNext/>
              <w:bidi/>
              <w:spacing w:before="60" w:after="60" w:line="240" w:lineRule="auto"/>
              <w:jc w:val="lowKashida"/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8" w:type="pct"/>
            <w:shd w:val="clear" w:color="auto" w:fill="auto"/>
            <w:vAlign w:val="bottom"/>
          </w:tcPr>
          <w:p w14:paraId="789A88F1" w14:textId="3230E807" w:rsidR="009A36D4" w:rsidRPr="009A36D4" w:rsidRDefault="009A36D4" w:rsidP="009A36D4">
            <w:pPr>
              <w:bidi/>
              <w:spacing w:before="60" w:after="60" w:line="240" w:lineRule="auto"/>
              <w:ind w:left="1117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السؤال 2-5</w:t>
            </w:r>
            <w:r>
              <w:rPr>
                <w:rFonts w:ascii="Times New Roman" w:hAnsi="Times New Roman"/>
                <w:color w:val="000000"/>
                <w:sz w:val="24"/>
                <w:szCs w:val="28"/>
                <w:rtl/>
              </w:rPr>
              <w:tab/>
            </w:r>
            <w:r w:rsidRPr="009A36D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5B846C47" w14:textId="125D1E8E" w:rsidR="009A36D4" w:rsidRPr="009A36D4" w:rsidRDefault="009A36D4" w:rsidP="009A36D4">
            <w:pPr>
              <w:keepNext/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698126672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023ABAD6" w14:textId="1969F452" w:rsidR="009A36D4" w:rsidRPr="009A36D4" w:rsidRDefault="009A36D4" w:rsidP="009A36D4">
            <w:pPr>
              <w:keepNext/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19774472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221E4B75" w14:textId="10CEB340" w:rsidR="009A36D4" w:rsidRPr="009A36D4" w:rsidRDefault="009A36D4" w:rsidP="009A36D4">
            <w:pPr>
              <w:keepNext/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861924246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BA4B5B" w:rsidRPr="009A36D4" w14:paraId="1194D1B8" w14:textId="77777777" w:rsidTr="009A3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217CDF78" w14:textId="4D2719C9" w:rsidR="00005CF9" w:rsidRPr="009A36D4" w:rsidRDefault="00B97B90" w:rsidP="00E529E3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</w:rPr>
            </w:pPr>
            <w:r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 xml:space="preserve">مؤشر الرؤية البريدية </w:t>
            </w:r>
            <w:r w:rsidR="005642AB"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2-6</w:t>
            </w:r>
          </w:p>
        </w:tc>
        <w:tc>
          <w:tcPr>
            <w:tcW w:w="1948" w:type="pct"/>
            <w:shd w:val="clear" w:color="auto" w:fill="auto"/>
            <w:vAlign w:val="bottom"/>
          </w:tcPr>
          <w:p w14:paraId="4E95C0C1" w14:textId="0DF3C460" w:rsidR="00005CF9" w:rsidRPr="009A36D4" w:rsidRDefault="005642AB" w:rsidP="009A36D4">
            <w:pPr>
              <w:bidi/>
              <w:spacing w:before="60" w:after="60" w:line="240" w:lineRule="auto"/>
              <w:ind w:hanging="15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يكون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كل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بلد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قد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حلل،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عام 2030، جميع الأنشطة التي يغطيها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المستثمرون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البريديون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وحدد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النظام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المنطبق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والسلطة التنظيمية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المعنية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(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مثل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نظام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خدمات الدفع البريدي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الذي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يخضع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ل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مسؤولية وكالة أو مجموعة من الوكالات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>محددة بوضوح)</w:t>
            </w:r>
            <w:r w:rsidR="009A36D4" w:rsidRPr="009A36D4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773" w:type="pct"/>
            <w:shd w:val="clear" w:color="auto" w:fill="auto"/>
          </w:tcPr>
          <w:p w14:paraId="621094DC" w14:textId="16914204" w:rsidR="00005CF9" w:rsidRPr="009A36D4" w:rsidRDefault="00005CF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3" w:type="pct"/>
            <w:shd w:val="clear" w:color="auto" w:fill="auto"/>
          </w:tcPr>
          <w:p w14:paraId="312BB994" w14:textId="73B5AE20" w:rsidR="00005CF9" w:rsidRPr="009A36D4" w:rsidRDefault="00005CF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772" w:type="pct"/>
            <w:shd w:val="clear" w:color="auto" w:fill="auto"/>
          </w:tcPr>
          <w:p w14:paraId="757B2DB1" w14:textId="1AE9F577" w:rsidR="00005CF9" w:rsidRPr="009A36D4" w:rsidRDefault="00005CF9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A36D4" w:rsidRPr="009A36D4" w14:paraId="751841ED" w14:textId="77777777" w:rsidTr="009A36D4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3A6B3684" w14:textId="77777777" w:rsidR="009A36D4" w:rsidRPr="009A36D4" w:rsidRDefault="009A36D4" w:rsidP="009A36D4">
            <w:pPr>
              <w:bidi/>
              <w:spacing w:before="60" w:after="60" w:line="240" w:lineRule="auto"/>
              <w:jc w:val="lowKashida"/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8" w:type="pct"/>
            <w:shd w:val="clear" w:color="auto" w:fill="auto"/>
            <w:vAlign w:val="bottom"/>
          </w:tcPr>
          <w:p w14:paraId="3E174B08" w14:textId="22F1DD7D" w:rsidR="009A36D4" w:rsidRPr="009A36D4" w:rsidRDefault="009A36D4" w:rsidP="009A36D4">
            <w:pPr>
              <w:bidi/>
              <w:spacing w:before="60" w:after="60" w:line="240" w:lineRule="auto"/>
              <w:ind w:left="1117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السؤال 2-6</w:t>
            </w:r>
            <w:r>
              <w:rPr>
                <w:rFonts w:ascii="Times New Roman" w:hAnsi="Times New Roman"/>
                <w:color w:val="000000"/>
                <w:sz w:val="24"/>
                <w:szCs w:val="28"/>
                <w:rtl/>
              </w:rPr>
              <w:tab/>
            </w:r>
            <w:r w:rsidRPr="009A36D4"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1EA64D05" w14:textId="706A09F1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80893583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6CE58DDC" w14:textId="2F0C66E0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99485044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3D8010FB" w14:textId="09D370D3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37713004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5642AB" w:rsidRPr="009A36D4" w14:paraId="408EB8EC" w14:textId="77777777" w:rsidTr="009A3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3031353D" w14:textId="749502DA" w:rsidR="005642AB" w:rsidRPr="009A36D4" w:rsidRDefault="005642AB" w:rsidP="00E529E3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</w:pPr>
            <w:r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مؤشر الرؤية البريدية 2-7</w:t>
            </w:r>
          </w:p>
        </w:tc>
        <w:tc>
          <w:tcPr>
            <w:tcW w:w="1948" w:type="pct"/>
            <w:shd w:val="clear" w:color="auto" w:fill="auto"/>
            <w:vAlign w:val="bottom"/>
          </w:tcPr>
          <w:p w14:paraId="6AD42CCA" w14:textId="13057F4E" w:rsidR="004E4D3F" w:rsidRPr="009A36D4" w:rsidRDefault="005642AB" w:rsidP="009A36D4">
            <w:pPr>
              <w:bidi/>
              <w:spacing w:before="60" w:after="60" w:line="240" w:lineRule="auto"/>
              <w:ind w:hanging="15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يكون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كل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بلد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قد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حدَّث،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عام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2030،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التزام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الخدمة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الشمولية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نظم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الترخيص الخاصة به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وأعاد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تعريفه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أجل تحقيق أهداف التنمية الاقتصادية والاجتماعية و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مواكبة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التغير التكنولوجي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وتلبية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احتياجات السوق والمواطنين</w:t>
            </w:r>
          </w:p>
        </w:tc>
        <w:tc>
          <w:tcPr>
            <w:tcW w:w="773" w:type="pct"/>
            <w:shd w:val="clear" w:color="auto" w:fill="auto"/>
          </w:tcPr>
          <w:p w14:paraId="68C73419" w14:textId="32EE7EA4" w:rsidR="005642AB" w:rsidRPr="009A36D4" w:rsidRDefault="005642AB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  <w:tc>
          <w:tcPr>
            <w:tcW w:w="773" w:type="pct"/>
            <w:shd w:val="clear" w:color="auto" w:fill="auto"/>
          </w:tcPr>
          <w:p w14:paraId="3D268085" w14:textId="3E615F4E" w:rsidR="005642AB" w:rsidRPr="009A36D4" w:rsidRDefault="005642AB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  <w:tc>
          <w:tcPr>
            <w:tcW w:w="772" w:type="pct"/>
            <w:shd w:val="clear" w:color="auto" w:fill="auto"/>
          </w:tcPr>
          <w:p w14:paraId="091D3534" w14:textId="44B0F085" w:rsidR="005642AB" w:rsidRPr="009A36D4" w:rsidRDefault="005642AB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</w:tr>
      <w:tr w:rsidR="009A36D4" w:rsidRPr="009A36D4" w14:paraId="6D8E2408" w14:textId="77777777" w:rsidTr="009A36D4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20A41A13" w14:textId="77777777" w:rsidR="009A36D4" w:rsidRPr="009A36D4" w:rsidRDefault="009A36D4" w:rsidP="009A36D4">
            <w:pPr>
              <w:bidi/>
              <w:spacing w:before="60" w:after="60" w:line="240" w:lineRule="auto"/>
              <w:jc w:val="lowKashida"/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8" w:type="pct"/>
            <w:shd w:val="clear" w:color="auto" w:fill="auto"/>
            <w:vAlign w:val="bottom"/>
          </w:tcPr>
          <w:p w14:paraId="52890A97" w14:textId="494FBCA9" w:rsidR="009A36D4" w:rsidRPr="009A36D4" w:rsidRDefault="009A36D4" w:rsidP="009A36D4">
            <w:pPr>
              <w:bidi/>
              <w:spacing w:before="60" w:after="60" w:line="240" w:lineRule="auto"/>
              <w:ind w:left="1117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السؤال 2-7</w:t>
            </w:r>
            <w:r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ab/>
            </w: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6E682BD4" w14:textId="6AB2F27F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154601931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2D665037" w14:textId="6E0DE599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363054085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49200C8C" w14:textId="262E1B44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37466212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5642AB" w:rsidRPr="009A36D4" w14:paraId="3C67B53B" w14:textId="77777777" w:rsidTr="009A3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00D14AEA" w14:textId="1F9E2CF4" w:rsidR="005642AB" w:rsidRPr="009A36D4" w:rsidRDefault="005642AB" w:rsidP="00E529E3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</w:pPr>
            <w:r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مؤشر الرؤية البريدية 2-8</w:t>
            </w:r>
          </w:p>
        </w:tc>
        <w:tc>
          <w:tcPr>
            <w:tcW w:w="1948" w:type="pct"/>
            <w:shd w:val="clear" w:color="auto" w:fill="auto"/>
            <w:vAlign w:val="bottom"/>
          </w:tcPr>
          <w:p w14:paraId="7833A44F" w14:textId="706445B1" w:rsidR="00E63C01" w:rsidRPr="009A36D4" w:rsidRDefault="005642AB" w:rsidP="009A36D4">
            <w:pPr>
              <w:bidi/>
              <w:spacing w:before="60" w:after="60" w:line="240" w:lineRule="auto"/>
              <w:ind w:hanging="15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يكون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كل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بلد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قد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حلل،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عام 2030، الأحكام والتكاليف و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نظم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الترخيص الحالية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الخاصة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بالتزام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الخدمة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الشمولية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وأن يكون لديه نموذج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محدث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لتمويل هذه الخدمة (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مثل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صندوق الخدمة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الشمولية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وفرض رسوم على جميع ال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مستثمرين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وفرض رسوم على مكاتب التبادل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الواقعة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خارج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الأراضي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الإقليمية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>، وما إلى ذلك</w:t>
            </w:r>
            <w:r w:rsidR="00B800B6"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.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>)</w:t>
            </w:r>
            <w:r w:rsidR="009A36D4"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</w:p>
        </w:tc>
        <w:tc>
          <w:tcPr>
            <w:tcW w:w="773" w:type="pct"/>
            <w:shd w:val="clear" w:color="auto" w:fill="auto"/>
          </w:tcPr>
          <w:p w14:paraId="70335878" w14:textId="1AA7412D" w:rsidR="005642AB" w:rsidRPr="009A36D4" w:rsidRDefault="005642AB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  <w:tc>
          <w:tcPr>
            <w:tcW w:w="773" w:type="pct"/>
            <w:shd w:val="clear" w:color="auto" w:fill="auto"/>
          </w:tcPr>
          <w:p w14:paraId="7CD5DD04" w14:textId="24B5B53B" w:rsidR="005642AB" w:rsidRPr="009A36D4" w:rsidRDefault="005642AB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  <w:tc>
          <w:tcPr>
            <w:tcW w:w="772" w:type="pct"/>
            <w:shd w:val="clear" w:color="auto" w:fill="auto"/>
          </w:tcPr>
          <w:p w14:paraId="338CD22C" w14:textId="3F4244E1" w:rsidR="005642AB" w:rsidRPr="009A36D4" w:rsidRDefault="005642AB" w:rsidP="00E529E3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</w:tr>
      <w:tr w:rsidR="009A36D4" w:rsidRPr="009A36D4" w14:paraId="636FFB2E" w14:textId="77777777" w:rsidTr="009A36D4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220758C9" w14:textId="77777777" w:rsidR="009A36D4" w:rsidRPr="009A36D4" w:rsidRDefault="009A36D4" w:rsidP="009A36D4">
            <w:pPr>
              <w:bidi/>
              <w:spacing w:before="60" w:after="60" w:line="240" w:lineRule="auto"/>
              <w:jc w:val="lowKashida"/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8" w:type="pct"/>
            <w:shd w:val="clear" w:color="auto" w:fill="auto"/>
            <w:vAlign w:val="bottom"/>
          </w:tcPr>
          <w:p w14:paraId="0EE5D97C" w14:textId="155A3B28" w:rsidR="009A36D4" w:rsidRPr="009A36D4" w:rsidRDefault="009A36D4" w:rsidP="009A36D4">
            <w:pPr>
              <w:bidi/>
              <w:spacing w:before="60" w:after="60" w:line="240" w:lineRule="auto"/>
              <w:ind w:left="1117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السؤال 2-8</w:t>
            </w:r>
            <w:r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ab/>
            </w: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22D521F2" w14:textId="670C7B12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90233755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658407B8" w14:textId="64DA566D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90880179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152910A3" w14:textId="27327B3A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21584687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1F2C68" w:rsidRPr="009A36D4" w14:paraId="2A5AF4F3" w14:textId="77777777" w:rsidTr="009A3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5721C905" w14:textId="73ED4893" w:rsidR="001F2C68" w:rsidRPr="009A36D4" w:rsidRDefault="001F2C68" w:rsidP="001F2C68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</w:pPr>
            <w:r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مؤشر الرؤية البريدية 2-9</w:t>
            </w:r>
          </w:p>
        </w:tc>
        <w:tc>
          <w:tcPr>
            <w:tcW w:w="1948" w:type="pct"/>
            <w:shd w:val="clear" w:color="auto" w:fill="auto"/>
            <w:vAlign w:val="bottom"/>
          </w:tcPr>
          <w:p w14:paraId="4629B1C3" w14:textId="6530E6C7" w:rsidR="001F2C68" w:rsidRPr="009A36D4" w:rsidRDefault="001F2C68" w:rsidP="009A36D4">
            <w:pPr>
              <w:bidi/>
              <w:spacing w:before="60" w:after="60" w:line="240" w:lineRule="auto"/>
              <w:ind w:hanging="15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يكون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كل بلد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قد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أقام،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عام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 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>2030، قنوات اتصال رسمية بين السلط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التنظيمية والمؤسسات المختلفة ال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تي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تعمل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في القطاع البريدي (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مثل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تنظيم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اجتماعات منتظمة تلتقي فيها السلطات بممثلي جميع الم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شاركين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في السوق لمناقشة القضايا ال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عالقة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>)</w:t>
            </w:r>
            <w:r w:rsidR="009A36D4"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</w:p>
        </w:tc>
        <w:tc>
          <w:tcPr>
            <w:tcW w:w="773" w:type="pct"/>
            <w:shd w:val="clear" w:color="auto" w:fill="auto"/>
          </w:tcPr>
          <w:p w14:paraId="489563BA" w14:textId="6B1ED061" w:rsidR="001F2C68" w:rsidRPr="009A36D4" w:rsidRDefault="001F2C68" w:rsidP="001F2C68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  <w:tc>
          <w:tcPr>
            <w:tcW w:w="773" w:type="pct"/>
            <w:shd w:val="clear" w:color="auto" w:fill="auto"/>
          </w:tcPr>
          <w:p w14:paraId="261FA0E7" w14:textId="29A8A2D6" w:rsidR="001F2C68" w:rsidRPr="009A36D4" w:rsidRDefault="001F2C68" w:rsidP="001F2C68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  <w:tc>
          <w:tcPr>
            <w:tcW w:w="772" w:type="pct"/>
            <w:shd w:val="clear" w:color="auto" w:fill="auto"/>
          </w:tcPr>
          <w:p w14:paraId="266C7897" w14:textId="2BBD36D6" w:rsidR="001F2C68" w:rsidRPr="009A36D4" w:rsidRDefault="001F2C68" w:rsidP="001F2C68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</w:tr>
      <w:tr w:rsidR="009A36D4" w:rsidRPr="009A36D4" w14:paraId="71F90794" w14:textId="77777777" w:rsidTr="009A36D4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059B76E8" w14:textId="77777777" w:rsidR="009A36D4" w:rsidRPr="009A36D4" w:rsidRDefault="009A36D4" w:rsidP="009A36D4">
            <w:pPr>
              <w:bidi/>
              <w:spacing w:before="60" w:after="60" w:line="240" w:lineRule="auto"/>
              <w:jc w:val="lowKashida"/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8" w:type="pct"/>
            <w:shd w:val="clear" w:color="auto" w:fill="auto"/>
            <w:vAlign w:val="bottom"/>
          </w:tcPr>
          <w:p w14:paraId="382D66EB" w14:textId="7B4C2278" w:rsidR="009A36D4" w:rsidRPr="009A36D4" w:rsidRDefault="009A36D4" w:rsidP="009A36D4">
            <w:pPr>
              <w:bidi/>
              <w:spacing w:before="60" w:after="60" w:line="240" w:lineRule="auto"/>
              <w:ind w:left="1117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السؤال 2-9</w:t>
            </w:r>
            <w:r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ab/>
            </w: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40D20788" w14:textId="5488B66A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52162174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5477D528" w14:textId="1BCAD0E9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2061444863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143936D3" w14:textId="4EBD2A4C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1239444028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  <w:tr w:rsidR="001F2C68" w:rsidRPr="009A36D4" w14:paraId="777580B4" w14:textId="77777777" w:rsidTr="009A36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598DCB88" w14:textId="286C5B4D" w:rsidR="001F2C68" w:rsidRPr="009A36D4" w:rsidRDefault="001F2C68" w:rsidP="001F2C68">
            <w:pPr>
              <w:bidi/>
              <w:spacing w:before="60" w:after="60" w:line="240" w:lineRule="auto"/>
              <w:jc w:val="lowKashida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8"/>
                <w:rtl/>
              </w:rPr>
            </w:pPr>
            <w:r w:rsidRPr="009A36D4">
              <w:rPr>
                <w:rFonts w:ascii="Times New Roman" w:hAnsi="Times New Roman" w:hint="cs"/>
                <w:b w:val="0"/>
                <w:bCs w:val="0"/>
                <w:color w:val="000000"/>
                <w:sz w:val="24"/>
                <w:szCs w:val="28"/>
                <w:rtl/>
              </w:rPr>
              <w:t>مؤشر الرؤية البريدية 4-3</w:t>
            </w:r>
          </w:p>
        </w:tc>
        <w:tc>
          <w:tcPr>
            <w:tcW w:w="1948" w:type="pct"/>
            <w:shd w:val="clear" w:color="auto" w:fill="auto"/>
          </w:tcPr>
          <w:p w14:paraId="2FC6155F" w14:textId="61F4B040" w:rsidR="001F2C68" w:rsidRPr="009A36D4" w:rsidRDefault="001F2C68" w:rsidP="009A36D4">
            <w:pPr>
              <w:bidi/>
              <w:spacing w:before="60" w:after="60" w:line="240" w:lineRule="auto"/>
              <w:ind w:hanging="15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يتعين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أن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يكون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كل بلد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قد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وضع ونفذ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،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في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موعد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أقصاه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عام 2030، إطارا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ً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رسميا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ً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لإقامة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شراكات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بين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أصحاب المصلحة في سلسلة ال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إمدادات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البريدية من القطاعين العام والخاص، 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ومنهم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الم</w:t>
            </w:r>
            <w:r w:rsidRPr="009A36D4"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  <w:t>ستثمرون</w:t>
            </w:r>
            <w:r w:rsidRPr="009A36D4"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 xml:space="preserve"> والجمارك وشركات الطيران والشركات الناشئة والشركات الأخرى</w:t>
            </w:r>
          </w:p>
        </w:tc>
        <w:tc>
          <w:tcPr>
            <w:tcW w:w="773" w:type="pct"/>
            <w:shd w:val="clear" w:color="auto" w:fill="auto"/>
          </w:tcPr>
          <w:p w14:paraId="5D2EA5BE" w14:textId="632C6C7A" w:rsidR="001F2C68" w:rsidRPr="009A36D4" w:rsidRDefault="001F2C68" w:rsidP="001F2C68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  <w:tc>
          <w:tcPr>
            <w:tcW w:w="773" w:type="pct"/>
            <w:shd w:val="clear" w:color="auto" w:fill="auto"/>
          </w:tcPr>
          <w:p w14:paraId="619947C2" w14:textId="25F26AAE" w:rsidR="001F2C68" w:rsidRPr="009A36D4" w:rsidRDefault="001F2C68" w:rsidP="001F2C68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  <w:tc>
          <w:tcPr>
            <w:tcW w:w="772" w:type="pct"/>
            <w:shd w:val="clear" w:color="auto" w:fill="auto"/>
          </w:tcPr>
          <w:p w14:paraId="5062C03B" w14:textId="35CBDE0B" w:rsidR="001F2C68" w:rsidRPr="009A36D4" w:rsidRDefault="001F2C68" w:rsidP="001F2C68">
            <w:pPr>
              <w:bidi/>
              <w:spacing w:before="60" w:after="60" w:line="240" w:lineRule="auto"/>
              <w:jc w:val="lowKashid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</w:p>
        </w:tc>
      </w:tr>
      <w:tr w:rsidR="009A36D4" w:rsidRPr="009A36D4" w14:paraId="52D0E1CC" w14:textId="77777777" w:rsidTr="009A36D4">
        <w:trPr>
          <w:cantSplit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3" w:type="pct"/>
            <w:shd w:val="clear" w:color="auto" w:fill="auto"/>
          </w:tcPr>
          <w:p w14:paraId="36BE7179" w14:textId="77777777" w:rsidR="009A36D4" w:rsidRPr="009A36D4" w:rsidRDefault="009A36D4" w:rsidP="009A36D4">
            <w:pPr>
              <w:bidi/>
              <w:spacing w:before="60" w:after="60" w:line="240" w:lineRule="auto"/>
              <w:jc w:val="lowKashida"/>
              <w:rPr>
                <w:rFonts w:ascii="Times New Roman" w:hAnsi="Times New Roman" w:hint="cs"/>
                <w:color w:val="000000"/>
                <w:sz w:val="24"/>
                <w:szCs w:val="28"/>
                <w:rtl/>
              </w:rPr>
            </w:pPr>
          </w:p>
        </w:tc>
        <w:tc>
          <w:tcPr>
            <w:tcW w:w="1948" w:type="pct"/>
            <w:shd w:val="clear" w:color="auto" w:fill="auto"/>
          </w:tcPr>
          <w:p w14:paraId="4313F3D1" w14:textId="6BE6C515" w:rsidR="009A36D4" w:rsidRPr="009A36D4" w:rsidRDefault="009A36D4" w:rsidP="009A36D4">
            <w:pPr>
              <w:bidi/>
              <w:spacing w:before="60" w:after="60" w:line="240" w:lineRule="auto"/>
              <w:ind w:left="1117" w:hanging="1134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hint="eastAsia"/>
                <w:sz w:val="24"/>
                <w:szCs w:val="28"/>
                <w:rtl/>
                <w:lang w:val="en-US"/>
              </w:rPr>
            </w:pP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السؤال 4-3</w:t>
            </w:r>
            <w:r>
              <w:rPr>
                <w:rFonts w:ascii="Times New Roman" w:hAnsi="Times New Roman"/>
                <w:sz w:val="24"/>
                <w:szCs w:val="28"/>
                <w:rtl/>
                <w:lang w:val="en-US"/>
              </w:rPr>
              <w:tab/>
            </w:r>
            <w:r w:rsidRPr="009A36D4">
              <w:rPr>
                <w:rFonts w:ascii="Times New Roman" w:hAnsi="Times New Roman" w:hint="cs"/>
                <w:sz w:val="24"/>
                <w:szCs w:val="28"/>
                <w:rtl/>
                <w:lang w:val="en-US"/>
              </w:rPr>
              <w:t>هل حققت حكومتكم هذا الهدف بعد؟</w:t>
            </w:r>
          </w:p>
        </w:tc>
        <w:tc>
          <w:tcPr>
            <w:tcW w:w="773" w:type="pct"/>
            <w:shd w:val="clear" w:color="auto" w:fill="auto"/>
          </w:tcPr>
          <w:p w14:paraId="6F7D6FFD" w14:textId="16FA0BF5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-176359309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3" w:type="pct"/>
            <w:shd w:val="clear" w:color="auto" w:fill="auto"/>
          </w:tcPr>
          <w:p w14:paraId="3A3E3FA9" w14:textId="11A97BFD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48729990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  <w:tc>
          <w:tcPr>
            <w:tcW w:w="772" w:type="pct"/>
            <w:shd w:val="clear" w:color="auto" w:fill="auto"/>
          </w:tcPr>
          <w:p w14:paraId="011D0EE4" w14:textId="2E06656A" w:rsidR="009A36D4" w:rsidRPr="009A36D4" w:rsidRDefault="009A36D4" w:rsidP="009A36D4">
            <w:pPr>
              <w:bidi/>
              <w:spacing w:before="60" w:after="60" w:line="240" w:lineRule="auto"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8"/>
                <w:rtl/>
              </w:rPr>
            </w:pPr>
            <w:sdt>
              <w:sdtPr>
                <w:rPr>
                  <w:rFonts w:ascii="Times New Roman" w:hAnsi="Times New Roman"/>
                  <w:sz w:val="24"/>
                  <w:szCs w:val="28"/>
                  <w:rtl/>
                </w:rPr>
                <w:id w:val="21373554"/>
                <w14:checkbox>
                  <w14:checked w14:val="0"/>
                  <w14:checkedState w14:val="0054" w14:font="Wingdings 2"/>
                  <w14:uncheckedState w14:val="0071" w14:font="Wingdings"/>
                </w14:checkbox>
              </w:sdtPr>
              <w:sdtContent>
                <w:r w:rsidRPr="009A36D4">
                  <w:rPr>
                    <w:rFonts w:ascii="Times New Roman" w:hAnsi="Times New Roman"/>
                    <w:sz w:val="24"/>
                    <w:szCs w:val="28"/>
                  </w:rPr>
                  <w:sym w:font="Wingdings" w:char="F071"/>
                </w:r>
              </w:sdtContent>
            </w:sdt>
          </w:p>
        </w:tc>
      </w:tr>
    </w:tbl>
    <w:p w14:paraId="76E313D9" w14:textId="77777777" w:rsidR="00A71557" w:rsidRPr="00A24328" w:rsidRDefault="00A71557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24"/>
          <w:szCs w:val="28"/>
        </w:rPr>
      </w:pPr>
    </w:p>
    <w:p w14:paraId="76E313DA" w14:textId="77777777" w:rsidR="002F167D" w:rsidRPr="00A24328" w:rsidRDefault="002F167D" w:rsidP="00E529E3">
      <w:pPr>
        <w:pStyle w:val="0Textedebase"/>
        <w:bidi/>
        <w:spacing w:line="240" w:lineRule="auto"/>
        <w:jc w:val="lowKashida"/>
        <w:rPr>
          <w:rFonts w:ascii="Times New Roman" w:hAnsi="Times New Roman"/>
          <w:sz w:val="24"/>
          <w:szCs w:val="28"/>
        </w:rPr>
      </w:pPr>
      <w:bookmarkStart w:id="0" w:name="_GoBack"/>
      <w:bookmarkEnd w:id="0"/>
    </w:p>
    <w:sectPr w:rsidR="002F167D" w:rsidRPr="00A24328" w:rsidSect="00A24328">
      <w:headerReference w:type="even" r:id="rId13"/>
      <w:headerReference w:type="default" r:id="rId14"/>
      <w:headerReference w:type="first" r:id="rId15"/>
      <w:footerReference w:type="first" r:id="rId16"/>
      <w:footnotePr>
        <w:numRestart w:val="eachPage"/>
      </w:footnotePr>
      <w:endnotePr>
        <w:numFmt w:val="decimal"/>
      </w:endnotePr>
      <w:pgSz w:w="11907" w:h="16840" w:code="9"/>
      <w:pgMar w:top="1134" w:right="1418" w:bottom="1134" w:left="851" w:header="680" w:footer="510" w:gutter="0"/>
      <w:cols w:space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A7CF5" w14:textId="77777777" w:rsidR="003D28D4" w:rsidRDefault="003D28D4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26D25648" w14:textId="77777777" w:rsidR="003D28D4" w:rsidRDefault="003D2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45 Helvetica Ligh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315E4" w14:textId="01FA6666" w:rsidR="00B30808" w:rsidRPr="00091AC4" w:rsidRDefault="00B30808" w:rsidP="007B6D99">
    <w:pPr>
      <w:bidi/>
      <w:rPr>
        <w:vanish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B49C8" w14:textId="77777777" w:rsidR="003D28D4" w:rsidRDefault="003D28D4" w:rsidP="009E7ADC">
      <w:pPr>
        <w:rPr>
          <w:sz w:val="18"/>
        </w:rPr>
      </w:pPr>
    </w:p>
  </w:footnote>
  <w:footnote w:type="continuationSeparator" w:id="0">
    <w:p w14:paraId="24146B71" w14:textId="77777777" w:rsidR="003D28D4" w:rsidRDefault="003D28D4" w:rsidP="009E7ADC"/>
  </w:footnote>
  <w:footnote w:type="continuationNotice" w:id="1">
    <w:p w14:paraId="1B7E5599" w14:textId="77777777" w:rsidR="003D28D4" w:rsidRDefault="003D28D4" w:rsidP="004E2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315DC" w14:textId="77777777" w:rsidR="00B30808" w:rsidRDefault="00B30808">
    <w:pPr>
      <w:jc w:val="center"/>
    </w:pPr>
    <w:r>
      <w:pgNum/>
    </w:r>
  </w:p>
  <w:p w14:paraId="76E315DD" w14:textId="77777777" w:rsidR="00B30808" w:rsidRDefault="00B30808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29E62" w14:textId="1F7ECC36" w:rsidR="00E529E3" w:rsidRPr="00E529E3" w:rsidRDefault="00E529E3" w:rsidP="00E529E3">
    <w:pPr>
      <w:pStyle w:val="Header"/>
      <w:bidi/>
      <w:jc w:val="center"/>
      <w:rPr>
        <w:sz w:val="28"/>
        <w:szCs w:val="28"/>
      </w:rPr>
    </w:pPr>
    <w:r w:rsidRPr="00E529E3">
      <w:rPr>
        <w:rFonts w:hint="cs"/>
        <w:sz w:val="28"/>
        <w:szCs w:val="28"/>
        <w:rtl/>
      </w:rPr>
      <w:t>-</w:t>
    </w:r>
    <w:sdt>
      <w:sdtPr>
        <w:rPr>
          <w:sz w:val="28"/>
          <w:szCs w:val="28"/>
          <w:rtl/>
        </w:rPr>
        <w:id w:val="119889603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E529E3">
          <w:rPr>
            <w:sz w:val="28"/>
            <w:szCs w:val="28"/>
          </w:rPr>
          <w:fldChar w:fldCharType="begin"/>
        </w:r>
        <w:r w:rsidRPr="00E529E3">
          <w:rPr>
            <w:sz w:val="28"/>
            <w:szCs w:val="28"/>
          </w:rPr>
          <w:instrText xml:space="preserve"> PAGE   \* MERGEFORMAT </w:instrText>
        </w:r>
        <w:r w:rsidRPr="00E529E3">
          <w:rPr>
            <w:sz w:val="28"/>
            <w:szCs w:val="28"/>
          </w:rPr>
          <w:fldChar w:fldCharType="separate"/>
        </w:r>
        <w:r w:rsidR="00D942A5">
          <w:rPr>
            <w:noProof/>
            <w:sz w:val="28"/>
            <w:szCs w:val="28"/>
            <w:rtl/>
          </w:rPr>
          <w:t>2</w:t>
        </w:r>
        <w:r w:rsidRPr="00E529E3">
          <w:rPr>
            <w:noProof/>
            <w:sz w:val="28"/>
            <w:szCs w:val="28"/>
          </w:rPr>
          <w:fldChar w:fldCharType="end"/>
        </w:r>
        <w:r w:rsidRPr="00E529E3">
          <w:rPr>
            <w:rFonts w:hint="cs"/>
            <w:noProof/>
            <w:sz w:val="28"/>
            <w:szCs w:val="28"/>
            <w:rtl/>
          </w:rPr>
          <w:t>-</w:t>
        </w:r>
      </w:sdtContent>
    </w:sdt>
  </w:p>
  <w:p w14:paraId="651138D4" w14:textId="77777777" w:rsidR="00E529E3" w:rsidRPr="00E529E3" w:rsidRDefault="00E529E3" w:rsidP="00F639BA">
    <w:pPr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bidiVisual/>
      <w:tblW w:w="5000" w:type="pct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57"/>
      <w:gridCol w:w="5081"/>
    </w:tblGrid>
    <w:tr w:rsidR="00A24328" w:rsidRPr="00CA3B39" w14:paraId="50F52E5F" w14:textId="77777777" w:rsidTr="00A24328">
      <w:trPr>
        <w:trHeight w:val="1125"/>
      </w:trPr>
      <w:tc>
        <w:tcPr>
          <w:tcW w:w="2364" w:type="pct"/>
        </w:tcPr>
        <w:p w14:paraId="0D5D7ADD" w14:textId="77777777" w:rsidR="00A24328" w:rsidRPr="009A36D4" w:rsidRDefault="00A24328" w:rsidP="00A24328">
          <w:pPr>
            <w:tabs>
              <w:tab w:val="center" w:pos="4536"/>
              <w:tab w:val="right" w:pos="9072"/>
            </w:tabs>
            <w:bidi/>
            <w:rPr>
              <w:rFonts w:ascii="45 Helvetica Light" w:hAnsi="45 Helvetica Light"/>
              <w:sz w:val="18"/>
              <w:rtl/>
            </w:rPr>
          </w:pPr>
          <w:r w:rsidRPr="009A36D4">
            <w:rPr>
              <w:noProof/>
              <w:lang w:val="en-US" w:eastAsia="en-US"/>
            </w:rPr>
            <w:drawing>
              <wp:inline distT="0" distB="0" distL="0" distR="0" wp14:anchorId="6900CFCC" wp14:editId="5F30A46B">
                <wp:extent cx="1610360" cy="525145"/>
                <wp:effectExtent l="0" t="0" r="8890" b="8255"/>
                <wp:docPr id="5" name="Image 5" descr="upu_logotype_black-white_positive_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5" descr="upu_logotype_black-white_positive_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0360" cy="525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36" w:type="pct"/>
        </w:tcPr>
        <w:p w14:paraId="563F2ED9" w14:textId="03417E71" w:rsidR="00A24328" w:rsidRPr="00CA3B39" w:rsidRDefault="00A24328" w:rsidP="00A24328">
          <w:pPr>
            <w:autoSpaceDE w:val="0"/>
            <w:autoSpaceDN w:val="0"/>
            <w:bidi/>
            <w:adjustRightInd w:val="0"/>
            <w:jc w:val="lowKashida"/>
            <w:rPr>
              <w:sz w:val="24"/>
              <w:szCs w:val="28"/>
              <w:rtl/>
            </w:rPr>
          </w:pPr>
          <w:r w:rsidRPr="009A36D4">
            <w:rPr>
              <w:rFonts w:hint="cs"/>
              <w:sz w:val="24"/>
              <w:szCs w:val="28"/>
              <w:rtl/>
            </w:rPr>
            <w:t xml:space="preserve">الملحق 2 بالكتاب الدوري </w:t>
          </w:r>
          <w:r w:rsidR="007E27FC" w:rsidRPr="009A36D4">
            <w:rPr>
              <w:rFonts w:ascii="Times New Roman" w:hAnsi="Times New Roman" w:cs="Times New Roman"/>
              <w:sz w:val="24"/>
              <w:szCs w:val="28"/>
            </w:rPr>
            <w:t>6850</w:t>
          </w:r>
          <w:r w:rsidRPr="009A36D4">
            <w:rPr>
              <w:rFonts w:ascii="Times New Roman" w:hAnsi="Times New Roman" w:cs="Times New Roman"/>
              <w:sz w:val="24"/>
              <w:szCs w:val="28"/>
            </w:rPr>
            <w:t>(DPRM.KCTT.IS)1006</w:t>
          </w:r>
          <w:r w:rsidRPr="009A36D4">
            <w:rPr>
              <w:rFonts w:hint="cs"/>
              <w:sz w:val="24"/>
              <w:szCs w:val="28"/>
              <w:rtl/>
            </w:rPr>
            <w:t xml:space="preserve"> المؤرخ في </w:t>
          </w:r>
          <w:r w:rsidR="009A36D4" w:rsidRPr="009A36D4">
            <w:rPr>
              <w:rFonts w:hint="cs"/>
              <w:sz w:val="24"/>
              <w:szCs w:val="28"/>
              <w:rtl/>
            </w:rPr>
            <w:t>30</w:t>
          </w:r>
          <w:r w:rsidRPr="009A36D4">
            <w:rPr>
              <w:rFonts w:hint="cs"/>
              <w:sz w:val="24"/>
              <w:szCs w:val="28"/>
              <w:rtl/>
            </w:rPr>
            <w:t xml:space="preserve"> يناير/كانون الثاني 2024</w:t>
          </w:r>
        </w:p>
      </w:tc>
    </w:tr>
  </w:tbl>
  <w:p w14:paraId="76E315E3" w14:textId="77777777" w:rsidR="00B30808" w:rsidRPr="00024935" w:rsidRDefault="00B30808" w:rsidP="00376861">
    <w:pPr>
      <w:spacing w:line="20" w:lineRule="exac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F55F1"/>
    <w:multiLevelType w:val="singleLevel"/>
    <w:tmpl w:val="9C4A55B2"/>
    <w:lvl w:ilvl="0">
      <w:numFmt w:val="bullet"/>
      <w:pStyle w:val="1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9ADC5EB6"/>
    <w:lvl w:ilvl="0">
      <w:numFmt w:val="bullet"/>
      <w:pStyle w:val="3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3F950431"/>
    <w:multiLevelType w:val="hybridMultilevel"/>
    <w:tmpl w:val="87F06E2E"/>
    <w:lvl w:ilvl="0" w:tplc="2E16760E">
      <w:start w:val="1"/>
      <w:numFmt w:val="lowerLetter"/>
      <w:lvlText w:val="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9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0" w15:restartNumberingAfterBreak="0">
    <w:nsid w:val="53176D68"/>
    <w:multiLevelType w:val="hybridMultilevel"/>
    <w:tmpl w:val="F446B4CE"/>
    <w:lvl w:ilvl="0" w:tplc="B9D23536"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64154402"/>
    <w:multiLevelType w:val="hybridMultilevel"/>
    <w:tmpl w:val="6CD0E134"/>
    <w:lvl w:ilvl="0" w:tplc="B3B80C30"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DB125E"/>
    <w:multiLevelType w:val="singleLevel"/>
    <w:tmpl w:val="0F1C0B60"/>
    <w:lvl w:ilvl="0">
      <w:numFmt w:val="bullet"/>
      <w:pStyle w:val="2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5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6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7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16"/>
  </w:num>
  <w:num w:numId="7">
    <w:abstractNumId w:val="17"/>
  </w:num>
  <w:num w:numId="8">
    <w:abstractNumId w:val="3"/>
  </w:num>
  <w:num w:numId="9">
    <w:abstractNumId w:val="1"/>
  </w:num>
  <w:num w:numId="10">
    <w:abstractNumId w:val="12"/>
  </w:num>
  <w:num w:numId="11">
    <w:abstractNumId w:val="11"/>
  </w:num>
  <w:num w:numId="12">
    <w:abstractNumId w:val="15"/>
  </w:num>
  <w:num w:numId="13">
    <w:abstractNumId w:val="0"/>
  </w:num>
  <w:num w:numId="14">
    <w:abstractNumId w:val="14"/>
  </w:num>
  <w:num w:numId="15">
    <w:abstractNumId w:val="2"/>
  </w:num>
  <w:num w:numId="16">
    <w:abstractNumId w:val="14"/>
  </w:num>
  <w:num w:numId="17">
    <w:abstractNumId w:val="0"/>
  </w:num>
  <w:num w:numId="18">
    <w:abstractNumId w:val="2"/>
  </w:num>
  <w:num w:numId="19">
    <w:abstractNumId w:val="13"/>
  </w:num>
  <w:num w:numId="20">
    <w:abstractNumId w:val="10"/>
  </w:num>
  <w:num w:numId="21">
    <w:abstractNumId w:val="0"/>
  </w:num>
  <w:num w:numId="22">
    <w:abstractNumId w:val="14"/>
  </w:num>
  <w:num w:numId="23">
    <w:abstractNumId w:val="2"/>
  </w:num>
  <w:num w:numId="24">
    <w:abstractNumId w:val="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2289" fill="f" fillcolor="white" stroke="f">
      <v:fill color="white" on="f"/>
      <v:stroke on="f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557"/>
    <w:rsid w:val="000021DD"/>
    <w:rsid w:val="00004D2B"/>
    <w:rsid w:val="00005CF9"/>
    <w:rsid w:val="0002298F"/>
    <w:rsid w:val="00023669"/>
    <w:rsid w:val="00024935"/>
    <w:rsid w:val="00026EC5"/>
    <w:rsid w:val="000439A9"/>
    <w:rsid w:val="000465C9"/>
    <w:rsid w:val="00091AC4"/>
    <w:rsid w:val="000A3BFD"/>
    <w:rsid w:val="000B24C3"/>
    <w:rsid w:val="000B4E43"/>
    <w:rsid w:val="000D1BB1"/>
    <w:rsid w:val="000D390D"/>
    <w:rsid w:val="000D4308"/>
    <w:rsid w:val="000E0AB2"/>
    <w:rsid w:val="000F2A76"/>
    <w:rsid w:val="000F70A4"/>
    <w:rsid w:val="001006F4"/>
    <w:rsid w:val="00101E78"/>
    <w:rsid w:val="00104F21"/>
    <w:rsid w:val="001073CE"/>
    <w:rsid w:val="0011269C"/>
    <w:rsid w:val="0011690C"/>
    <w:rsid w:val="00121A6F"/>
    <w:rsid w:val="00131879"/>
    <w:rsid w:val="00155EDE"/>
    <w:rsid w:val="001567C5"/>
    <w:rsid w:val="00161F92"/>
    <w:rsid w:val="00163430"/>
    <w:rsid w:val="0017006D"/>
    <w:rsid w:val="00171E57"/>
    <w:rsid w:val="00172757"/>
    <w:rsid w:val="00177C4B"/>
    <w:rsid w:val="001813EE"/>
    <w:rsid w:val="001A4314"/>
    <w:rsid w:val="001C30D1"/>
    <w:rsid w:val="001C3C43"/>
    <w:rsid w:val="001D5D58"/>
    <w:rsid w:val="001E0EF3"/>
    <w:rsid w:val="001E52DE"/>
    <w:rsid w:val="001F2C68"/>
    <w:rsid w:val="001F6777"/>
    <w:rsid w:val="001F7D7B"/>
    <w:rsid w:val="00227423"/>
    <w:rsid w:val="00232DCA"/>
    <w:rsid w:val="00234621"/>
    <w:rsid w:val="00261EAE"/>
    <w:rsid w:val="0026706D"/>
    <w:rsid w:val="00272937"/>
    <w:rsid w:val="00282124"/>
    <w:rsid w:val="0029168C"/>
    <w:rsid w:val="00292B72"/>
    <w:rsid w:val="002A3142"/>
    <w:rsid w:val="002A4075"/>
    <w:rsid w:val="002A663B"/>
    <w:rsid w:val="002B1B7A"/>
    <w:rsid w:val="002B2A67"/>
    <w:rsid w:val="002B66E8"/>
    <w:rsid w:val="002C3576"/>
    <w:rsid w:val="002F167D"/>
    <w:rsid w:val="002F7773"/>
    <w:rsid w:val="003002DC"/>
    <w:rsid w:val="003035B3"/>
    <w:rsid w:val="003104EA"/>
    <w:rsid w:val="003118BD"/>
    <w:rsid w:val="00324E43"/>
    <w:rsid w:val="00325076"/>
    <w:rsid w:val="00325132"/>
    <w:rsid w:val="00331C6E"/>
    <w:rsid w:val="003405FB"/>
    <w:rsid w:val="003407BC"/>
    <w:rsid w:val="00342CD6"/>
    <w:rsid w:val="00343FF6"/>
    <w:rsid w:val="0034476F"/>
    <w:rsid w:val="00355163"/>
    <w:rsid w:val="00356D1E"/>
    <w:rsid w:val="00361DE6"/>
    <w:rsid w:val="00372B67"/>
    <w:rsid w:val="0037420A"/>
    <w:rsid w:val="003750AE"/>
    <w:rsid w:val="00376861"/>
    <w:rsid w:val="003A3AAE"/>
    <w:rsid w:val="003B1F46"/>
    <w:rsid w:val="003B2C02"/>
    <w:rsid w:val="003B41BF"/>
    <w:rsid w:val="003B64BA"/>
    <w:rsid w:val="003B7435"/>
    <w:rsid w:val="003D28D4"/>
    <w:rsid w:val="003E1A34"/>
    <w:rsid w:val="00422F57"/>
    <w:rsid w:val="004323CF"/>
    <w:rsid w:val="00450EB6"/>
    <w:rsid w:val="0046077D"/>
    <w:rsid w:val="004611D5"/>
    <w:rsid w:val="00461939"/>
    <w:rsid w:val="00471CE5"/>
    <w:rsid w:val="00474399"/>
    <w:rsid w:val="004A31FB"/>
    <w:rsid w:val="004A45CE"/>
    <w:rsid w:val="004A6F3C"/>
    <w:rsid w:val="004B3049"/>
    <w:rsid w:val="004C4EBF"/>
    <w:rsid w:val="004C6BEE"/>
    <w:rsid w:val="004D03CA"/>
    <w:rsid w:val="004D221E"/>
    <w:rsid w:val="004D2DA6"/>
    <w:rsid w:val="004D5296"/>
    <w:rsid w:val="004E05F3"/>
    <w:rsid w:val="004E1F28"/>
    <w:rsid w:val="004E2B3B"/>
    <w:rsid w:val="004E4D3F"/>
    <w:rsid w:val="004E63E4"/>
    <w:rsid w:val="004F46B0"/>
    <w:rsid w:val="0051701F"/>
    <w:rsid w:val="00527FF5"/>
    <w:rsid w:val="005345AF"/>
    <w:rsid w:val="00542195"/>
    <w:rsid w:val="005642AB"/>
    <w:rsid w:val="00565476"/>
    <w:rsid w:val="00570EDB"/>
    <w:rsid w:val="005749CB"/>
    <w:rsid w:val="00575A91"/>
    <w:rsid w:val="00577828"/>
    <w:rsid w:val="00590BBB"/>
    <w:rsid w:val="00590F37"/>
    <w:rsid w:val="00594432"/>
    <w:rsid w:val="00597FA3"/>
    <w:rsid w:val="005A1FD5"/>
    <w:rsid w:val="005B20C7"/>
    <w:rsid w:val="005B68C5"/>
    <w:rsid w:val="005C2838"/>
    <w:rsid w:val="005D36DD"/>
    <w:rsid w:val="005D36F8"/>
    <w:rsid w:val="005D42D7"/>
    <w:rsid w:val="005D7F27"/>
    <w:rsid w:val="005E5DC2"/>
    <w:rsid w:val="005F0892"/>
    <w:rsid w:val="005F4A1C"/>
    <w:rsid w:val="0060048B"/>
    <w:rsid w:val="00637585"/>
    <w:rsid w:val="00642F79"/>
    <w:rsid w:val="0064778A"/>
    <w:rsid w:val="00653717"/>
    <w:rsid w:val="00653FFD"/>
    <w:rsid w:val="00654B91"/>
    <w:rsid w:val="00656A8B"/>
    <w:rsid w:val="006724B1"/>
    <w:rsid w:val="00690FC2"/>
    <w:rsid w:val="006A42DE"/>
    <w:rsid w:val="006A79AB"/>
    <w:rsid w:val="006B1882"/>
    <w:rsid w:val="006B7A7C"/>
    <w:rsid w:val="006C019C"/>
    <w:rsid w:val="006C47EF"/>
    <w:rsid w:val="006D5D8D"/>
    <w:rsid w:val="006E36B1"/>
    <w:rsid w:val="006E4477"/>
    <w:rsid w:val="006F42FA"/>
    <w:rsid w:val="006F63BA"/>
    <w:rsid w:val="00707229"/>
    <w:rsid w:val="00717D08"/>
    <w:rsid w:val="007326D3"/>
    <w:rsid w:val="007468B3"/>
    <w:rsid w:val="00756C4A"/>
    <w:rsid w:val="00757BB9"/>
    <w:rsid w:val="00761DEC"/>
    <w:rsid w:val="0076291C"/>
    <w:rsid w:val="00765B70"/>
    <w:rsid w:val="00766A32"/>
    <w:rsid w:val="0077420D"/>
    <w:rsid w:val="00780CBD"/>
    <w:rsid w:val="00783C7C"/>
    <w:rsid w:val="007A2839"/>
    <w:rsid w:val="007B4090"/>
    <w:rsid w:val="007B6036"/>
    <w:rsid w:val="007B6D99"/>
    <w:rsid w:val="007C679A"/>
    <w:rsid w:val="007D07CD"/>
    <w:rsid w:val="007D2933"/>
    <w:rsid w:val="007D6956"/>
    <w:rsid w:val="007E0A42"/>
    <w:rsid w:val="007E27FC"/>
    <w:rsid w:val="007E7592"/>
    <w:rsid w:val="007F6DC8"/>
    <w:rsid w:val="007F6E68"/>
    <w:rsid w:val="00810FC6"/>
    <w:rsid w:val="00831E52"/>
    <w:rsid w:val="00834991"/>
    <w:rsid w:val="00857B50"/>
    <w:rsid w:val="0087570D"/>
    <w:rsid w:val="00894CD8"/>
    <w:rsid w:val="00897E26"/>
    <w:rsid w:val="008A485E"/>
    <w:rsid w:val="008A5A68"/>
    <w:rsid w:val="008B7E25"/>
    <w:rsid w:val="008C3BCC"/>
    <w:rsid w:val="008C3FBE"/>
    <w:rsid w:val="008D1543"/>
    <w:rsid w:val="008D3810"/>
    <w:rsid w:val="008D574E"/>
    <w:rsid w:val="008E54AA"/>
    <w:rsid w:val="008E6C83"/>
    <w:rsid w:val="008E7619"/>
    <w:rsid w:val="008F12A9"/>
    <w:rsid w:val="0091074C"/>
    <w:rsid w:val="00932DC4"/>
    <w:rsid w:val="00935A08"/>
    <w:rsid w:val="009434D3"/>
    <w:rsid w:val="00956310"/>
    <w:rsid w:val="009569DE"/>
    <w:rsid w:val="00957FCD"/>
    <w:rsid w:val="00971EF0"/>
    <w:rsid w:val="00974119"/>
    <w:rsid w:val="009A36D4"/>
    <w:rsid w:val="009B449A"/>
    <w:rsid w:val="009C5BD0"/>
    <w:rsid w:val="009D77AD"/>
    <w:rsid w:val="009E58F7"/>
    <w:rsid w:val="009E7ADC"/>
    <w:rsid w:val="009F110E"/>
    <w:rsid w:val="009F36E2"/>
    <w:rsid w:val="00A05A29"/>
    <w:rsid w:val="00A06C89"/>
    <w:rsid w:val="00A2134C"/>
    <w:rsid w:val="00A24328"/>
    <w:rsid w:val="00A26EE0"/>
    <w:rsid w:val="00A271FE"/>
    <w:rsid w:val="00A418A0"/>
    <w:rsid w:val="00A455D1"/>
    <w:rsid w:val="00A53E1E"/>
    <w:rsid w:val="00A5792F"/>
    <w:rsid w:val="00A63449"/>
    <w:rsid w:val="00A6703E"/>
    <w:rsid w:val="00A71557"/>
    <w:rsid w:val="00A73891"/>
    <w:rsid w:val="00A809D7"/>
    <w:rsid w:val="00A92377"/>
    <w:rsid w:val="00AA01D2"/>
    <w:rsid w:val="00AA16AA"/>
    <w:rsid w:val="00AA61ED"/>
    <w:rsid w:val="00AB2635"/>
    <w:rsid w:val="00AB7653"/>
    <w:rsid w:val="00AC2359"/>
    <w:rsid w:val="00AD760D"/>
    <w:rsid w:val="00AE0D85"/>
    <w:rsid w:val="00AE2BF2"/>
    <w:rsid w:val="00B00E3F"/>
    <w:rsid w:val="00B010D9"/>
    <w:rsid w:val="00B11447"/>
    <w:rsid w:val="00B1711E"/>
    <w:rsid w:val="00B262DA"/>
    <w:rsid w:val="00B30808"/>
    <w:rsid w:val="00B30CB2"/>
    <w:rsid w:val="00B40E14"/>
    <w:rsid w:val="00B458DD"/>
    <w:rsid w:val="00B60B16"/>
    <w:rsid w:val="00B7190D"/>
    <w:rsid w:val="00B800B6"/>
    <w:rsid w:val="00B812E1"/>
    <w:rsid w:val="00B838AD"/>
    <w:rsid w:val="00B84851"/>
    <w:rsid w:val="00B86608"/>
    <w:rsid w:val="00B97B90"/>
    <w:rsid w:val="00BA3091"/>
    <w:rsid w:val="00BA404F"/>
    <w:rsid w:val="00BA4B5B"/>
    <w:rsid w:val="00BA548C"/>
    <w:rsid w:val="00BA5709"/>
    <w:rsid w:val="00BA6EF4"/>
    <w:rsid w:val="00BB38FB"/>
    <w:rsid w:val="00BC0807"/>
    <w:rsid w:val="00BC1442"/>
    <w:rsid w:val="00BC2DBA"/>
    <w:rsid w:val="00BC437B"/>
    <w:rsid w:val="00BC4919"/>
    <w:rsid w:val="00BD1250"/>
    <w:rsid w:val="00BF2822"/>
    <w:rsid w:val="00BF2F28"/>
    <w:rsid w:val="00BF5B9E"/>
    <w:rsid w:val="00C0653D"/>
    <w:rsid w:val="00C06D24"/>
    <w:rsid w:val="00C17350"/>
    <w:rsid w:val="00C21452"/>
    <w:rsid w:val="00C2769E"/>
    <w:rsid w:val="00C35110"/>
    <w:rsid w:val="00C402AE"/>
    <w:rsid w:val="00C74B88"/>
    <w:rsid w:val="00C825E0"/>
    <w:rsid w:val="00C903B8"/>
    <w:rsid w:val="00C91301"/>
    <w:rsid w:val="00C91C2F"/>
    <w:rsid w:val="00C974D8"/>
    <w:rsid w:val="00CA3D20"/>
    <w:rsid w:val="00CB0233"/>
    <w:rsid w:val="00CB2FA6"/>
    <w:rsid w:val="00CC0402"/>
    <w:rsid w:val="00CC3161"/>
    <w:rsid w:val="00CC7367"/>
    <w:rsid w:val="00CD03E7"/>
    <w:rsid w:val="00CD1606"/>
    <w:rsid w:val="00CE2270"/>
    <w:rsid w:val="00CF299D"/>
    <w:rsid w:val="00CF37B8"/>
    <w:rsid w:val="00D154F8"/>
    <w:rsid w:val="00D3589B"/>
    <w:rsid w:val="00D50254"/>
    <w:rsid w:val="00D61B31"/>
    <w:rsid w:val="00D64064"/>
    <w:rsid w:val="00D73262"/>
    <w:rsid w:val="00D73A0A"/>
    <w:rsid w:val="00D90250"/>
    <w:rsid w:val="00D909DA"/>
    <w:rsid w:val="00D942A5"/>
    <w:rsid w:val="00DA49AB"/>
    <w:rsid w:val="00DA646A"/>
    <w:rsid w:val="00DB1DCD"/>
    <w:rsid w:val="00DB7EC0"/>
    <w:rsid w:val="00DC4D86"/>
    <w:rsid w:val="00DF0DA8"/>
    <w:rsid w:val="00E03ECB"/>
    <w:rsid w:val="00E048A5"/>
    <w:rsid w:val="00E10CD5"/>
    <w:rsid w:val="00E11186"/>
    <w:rsid w:val="00E1493B"/>
    <w:rsid w:val="00E270C8"/>
    <w:rsid w:val="00E31D00"/>
    <w:rsid w:val="00E3448B"/>
    <w:rsid w:val="00E47AAE"/>
    <w:rsid w:val="00E529E3"/>
    <w:rsid w:val="00E63C01"/>
    <w:rsid w:val="00E72B05"/>
    <w:rsid w:val="00E75F49"/>
    <w:rsid w:val="00E76C5C"/>
    <w:rsid w:val="00E85F16"/>
    <w:rsid w:val="00E86316"/>
    <w:rsid w:val="00E93408"/>
    <w:rsid w:val="00EA3F3C"/>
    <w:rsid w:val="00ED183A"/>
    <w:rsid w:val="00ED63F7"/>
    <w:rsid w:val="00ED6707"/>
    <w:rsid w:val="00ED7E1E"/>
    <w:rsid w:val="00EF168A"/>
    <w:rsid w:val="00F11A72"/>
    <w:rsid w:val="00F12207"/>
    <w:rsid w:val="00F14115"/>
    <w:rsid w:val="00F15EB7"/>
    <w:rsid w:val="00F325C3"/>
    <w:rsid w:val="00F33A54"/>
    <w:rsid w:val="00F50D0A"/>
    <w:rsid w:val="00F521BF"/>
    <w:rsid w:val="00F6214A"/>
    <w:rsid w:val="00F62978"/>
    <w:rsid w:val="00F639BA"/>
    <w:rsid w:val="00F75718"/>
    <w:rsid w:val="00F84000"/>
    <w:rsid w:val="00F87364"/>
    <w:rsid w:val="00F87A5B"/>
    <w:rsid w:val="00F963C3"/>
    <w:rsid w:val="00FA2EFC"/>
    <w:rsid w:val="00FC1F3B"/>
    <w:rsid w:val="00FC5E68"/>
    <w:rsid w:val="00FC6FA7"/>
    <w:rsid w:val="00FD4FD5"/>
    <w:rsid w:val="00FE6153"/>
    <w:rsid w:val="00FF08D6"/>
    <w:rsid w:val="00FF2B9E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,"/>
  <w14:docId w14:val="76E3136F"/>
  <w15:docId w15:val="{EAB12932-F84D-41A0-A396-848C0970E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Arial"/>
        <w:lang w:val="fr-CH" w:eastAsia="fr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AC4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ind w:left="567" w:hanging="567"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ind w:left="567" w:hanging="567"/>
      <w:jc w:val="both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tabs>
        <w:tab w:val="left" w:pos="567"/>
      </w:tabs>
      <w:jc w:val="both"/>
      <w:outlineLvl w:val="2"/>
    </w:pPr>
  </w:style>
  <w:style w:type="paragraph" w:styleId="Heading4">
    <w:name w:val="heading 4"/>
    <w:basedOn w:val="Normal"/>
    <w:next w:val="Normal"/>
    <w:qFormat/>
    <w:rsid w:val="008D3810"/>
    <w:pPr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  <w:szCs w:val="20"/>
      <w:vertAlign w:val="superscript"/>
    </w:rPr>
  </w:style>
  <w:style w:type="paragraph" w:customStyle="1" w:styleId="0Textedebase">
    <w:name w:val="0 Texte de base"/>
    <w:basedOn w:val="Normal"/>
    <w:rsid w:val="00234621"/>
    <w:pPr>
      <w:jc w:val="both"/>
    </w:pPr>
  </w:style>
  <w:style w:type="paragraph" w:customStyle="1" w:styleId="1Premierretrait">
    <w:name w:val="1 Premier retrait"/>
    <w:basedOn w:val="0Textedebase"/>
    <w:rsid w:val="00234621"/>
    <w:pPr>
      <w:numPr>
        <w:numId w:val="21"/>
      </w:numPr>
      <w:spacing w:before="120"/>
    </w:pPr>
  </w:style>
  <w:style w:type="paragraph" w:customStyle="1" w:styleId="2Deuximeretrait">
    <w:name w:val="2 Deuxième retrait"/>
    <w:basedOn w:val="0Textedebase"/>
    <w:rsid w:val="00234621"/>
    <w:pPr>
      <w:numPr>
        <w:numId w:val="22"/>
      </w:numPr>
      <w:spacing w:before="120"/>
    </w:pPr>
  </w:style>
  <w:style w:type="paragraph" w:customStyle="1" w:styleId="3Troisimeretrait">
    <w:name w:val="3 Troisième retrait"/>
    <w:basedOn w:val="0Textedebase"/>
    <w:rsid w:val="00234621"/>
    <w:pPr>
      <w:numPr>
        <w:numId w:val="23"/>
      </w:numPr>
      <w:spacing w:before="120"/>
    </w:pPr>
  </w:style>
  <w:style w:type="paragraph" w:styleId="FootnoteText">
    <w:name w:val="footnote text"/>
    <w:basedOn w:val="Normal"/>
    <w:semiHidden/>
    <w:rsid w:val="00ED6707"/>
    <w:pPr>
      <w:spacing w:line="240" w:lineRule="auto"/>
      <w:jc w:val="both"/>
    </w:pPr>
    <w:rPr>
      <w:sz w:val="18"/>
      <w:szCs w:val="18"/>
    </w:rPr>
  </w:style>
  <w:style w:type="paragraph" w:styleId="Footer">
    <w:name w:val="footer"/>
    <w:basedOn w:val="Normal"/>
    <w:rsid w:val="009F110E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EndnoteText">
    <w:name w:val="endnote text"/>
    <w:basedOn w:val="Normal"/>
    <w:semiHidden/>
    <w:pPr>
      <w:spacing w:line="240" w:lineRule="auto"/>
      <w:ind w:left="284" w:hanging="284"/>
      <w:jc w:val="both"/>
    </w:pPr>
    <w:rPr>
      <w:sz w:val="18"/>
      <w:szCs w:val="18"/>
    </w:rPr>
  </w:style>
  <w:style w:type="character" w:styleId="EndnoteReference">
    <w:name w:val="endnote reference"/>
    <w:semiHidden/>
    <w:rPr>
      <w:sz w:val="20"/>
      <w:szCs w:val="20"/>
      <w:vertAlign w:val="superscript"/>
    </w:rPr>
  </w:style>
  <w:style w:type="paragraph" w:customStyle="1" w:styleId="1aPremierretraittable">
    <w:name w:val="1a Premier retrait table"/>
    <w:basedOn w:val="1Premierretrait"/>
    <w:qFormat/>
    <w:rsid w:val="001C3C43"/>
    <w:pPr>
      <w:tabs>
        <w:tab w:val="clear" w:pos="567"/>
        <w:tab w:val="num" w:pos="284"/>
      </w:tabs>
      <w:spacing w:before="60" w:after="60"/>
      <w:ind w:left="284" w:hanging="284"/>
    </w:pPr>
  </w:style>
  <w:style w:type="paragraph" w:styleId="BalloonText">
    <w:name w:val="Balloon Text"/>
    <w:basedOn w:val="Normal"/>
    <w:semiHidden/>
    <w:rsid w:val="00A5792F"/>
    <w:rPr>
      <w:rFonts w:ascii="Tahoma" w:hAnsi="Tahoma"/>
      <w:sz w:val="16"/>
      <w:szCs w:val="16"/>
    </w:rPr>
  </w:style>
  <w:style w:type="paragraph" w:customStyle="1" w:styleId="Barredanslamarge">
    <w:name w:val="Barre dans la marge"/>
    <w:basedOn w:val="Normal"/>
    <w:rsid w:val="00F14115"/>
    <w:pPr>
      <w:autoSpaceDE w:val="0"/>
      <w:autoSpaceDN w:val="0"/>
      <w:adjustRightInd w:val="0"/>
      <w:jc w:val="both"/>
    </w:pPr>
  </w:style>
  <w:style w:type="paragraph" w:customStyle="1" w:styleId="2aDeuxiemeretraittable">
    <w:name w:val="2a Deuxieme retrait table"/>
    <w:basedOn w:val="2Deuximeretrait"/>
    <w:qFormat/>
    <w:rsid w:val="001C3C43"/>
    <w:pPr>
      <w:tabs>
        <w:tab w:val="clear" w:pos="1134"/>
        <w:tab w:val="num" w:pos="567"/>
      </w:tabs>
      <w:spacing w:before="60" w:after="60"/>
      <w:ind w:left="568" w:hanging="284"/>
    </w:pPr>
  </w:style>
  <w:style w:type="paragraph" w:customStyle="1" w:styleId="3aTroisiemeretraittable">
    <w:name w:val="3a Troisieme retrait table"/>
    <w:basedOn w:val="3Troisimeretrait"/>
    <w:qFormat/>
    <w:rsid w:val="001C3C43"/>
    <w:pPr>
      <w:tabs>
        <w:tab w:val="clear" w:pos="1701"/>
        <w:tab w:val="num" w:pos="851"/>
      </w:tabs>
      <w:spacing w:before="60" w:after="60"/>
      <w:ind w:left="851" w:hanging="284"/>
    </w:pPr>
  </w:style>
  <w:style w:type="character" w:styleId="Hyperlink">
    <w:name w:val="Hyperlink"/>
    <w:basedOn w:val="DefaultParagraphFont"/>
    <w:unhideWhenUsed/>
    <w:rsid w:val="00A71557"/>
    <w:rPr>
      <w:color w:val="0000FF" w:themeColor="hyperlink"/>
      <w:u w:val="single"/>
    </w:rPr>
  </w:style>
  <w:style w:type="table" w:styleId="GridTable2-Accent3">
    <w:name w:val="Grid Table 2 Accent 3"/>
    <w:basedOn w:val="TableNormal"/>
    <w:uiPriority w:val="47"/>
    <w:rsid w:val="00A26EE0"/>
    <w:rPr>
      <w:rFonts w:asciiTheme="minorHAnsi" w:eastAsiaTheme="minorHAnsi" w:hAnsiTheme="minorHAnsi" w:cstheme="minorBidi"/>
      <w:sz w:val="24"/>
      <w:szCs w:val="24"/>
      <w:lang w:val="en-US" w:eastAsia="en-US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">
    <w:name w:val="Grid Table 2"/>
    <w:basedOn w:val="TableNormal"/>
    <w:uiPriority w:val="47"/>
    <w:rsid w:val="00A26EE0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1">
    <w:name w:val="Table Grid1"/>
    <w:basedOn w:val="TableNormal"/>
    <w:next w:val="TableGrid"/>
    <w:rsid w:val="008C3FBE"/>
    <w:pPr>
      <w:spacing w:line="240" w:lineRule="atLeast"/>
    </w:pPr>
    <w:rPr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8C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64BA"/>
    <w:pPr>
      <w:spacing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5A0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EA3F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A3F3C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EA3F3C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3F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3F3C"/>
    <w:rPr>
      <w:rFonts w:ascii="Arial" w:hAnsi="Arial" w:cs="Arial"/>
      <w:b/>
      <w:bCs/>
      <w:lang w:val="en-GB"/>
    </w:rPr>
  </w:style>
  <w:style w:type="character" w:styleId="FollowedHyperlink">
    <w:name w:val="FollowedHyperlink"/>
    <w:basedOn w:val="DefaultParagraphFont"/>
    <w:semiHidden/>
    <w:unhideWhenUsed/>
    <w:rsid w:val="00DB1DCD"/>
    <w:rPr>
      <w:color w:val="800080" w:themeColor="followedHyperlink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A24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E529E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BakkaliF\Desktop\Und-24-139%20Assessing%20progress\strategy@upu.in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pu.int/getmedia/97071a5b-4ea1-4a27-834f-bb400cc85b01/Abidjan-Postal-Strategy-2021%e2%80%932025-web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hare\templates\Lettres-fax-circ.%20-%20Letters-Fax-Circ\Lettres-Letters\EN%20Models\EN%20letter%20anne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Arial"/>
      </a:majorFont>
      <a:minorFont>
        <a:latin typeface="Calibri"/>
        <a:ea typeface="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CD69D27DBA32D944BA76E93CEC96EA19" ma:contentTypeVersion="0" ma:contentTypeDescription="Production document" ma:contentTypeScope="" ma:versionID="dab53e6c686e0f9c2967db8f5eb54ccd">
  <xsd:schema xmlns:xsd="http://www.w3.org/2001/XMLSchema" xmlns:xs="http://www.w3.org/2001/XMLSchema" xmlns:p="http://schemas.microsoft.com/office/2006/metadata/properties" xmlns:ns2="7f4fe5ba-0e9c-43fa-b7dd-de1717dc009a" targetNamespace="http://schemas.microsoft.com/office/2006/metadata/properties" ma:root="true" ma:fieldsID="5ce34a3a38aa0e1957dae51d4753f52e" ns2:_="">
    <xsd:import namespace="7f4fe5ba-0e9c-43fa-b7dd-de1717dc009a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fe5ba-0e9c-43fa-b7dd-de1717dc009a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DocumentType xmlns="7f4fe5ba-0e9c-43fa-b7dd-de1717dc009a">false</PGSDocumentType>
    <PGSAssociatedRequest xmlns="7f4fe5ba-0e9c-43fa-b7dd-de1717dc009a" xsi:nil="true"/>
    <PGSFolio xmlns="7f4fe5ba-0e9c-43fa-b7dd-de1717dc009a">UND-24-139</PGSFolio>
    <PGSBat xmlns="7f4fe5ba-0e9c-43fa-b7dd-de1717dc009a">false</PGSBat>
    <PGSTitle xmlns="7f4fe5ba-0e9c-43fa-b7dd-de1717dc009a">Assessing the progress made by Member Countries towards the Postal Vision 2030</PGSTitle>
    <PGSRequestAuthor xmlns="7f4fe5ba-0e9c-43fa-b7dd-de1717dc009a" xsi:nil="true"/>
    <PGSDirectPublication xmlns="7f4fe5ba-0e9c-43fa-b7dd-de1717dc009a">false</PGSDirectPublication>
    <PGSRequester xmlns="7f4fe5ba-0e9c-43fa-b7dd-de1717dc009a">SHIVKUMAR akshaya</PGSRequester>
    <PGSWordCount xmlns="7f4fe5ba-0e9c-43fa-b7dd-de1717dc009a">500</PGSWordCount>
    <PGSOriginalLanguage xmlns="7f4fe5ba-0e9c-43fa-b7dd-de1717dc009a">English</PGSOriginalLanguag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EB5D4-BF1C-41EF-A04C-042D471B87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DBB29B-6D3B-4759-92D5-DCDD6A980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4fe5ba-0e9c-43fa-b7dd-de1717dc00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B3653C-D088-4CCA-9EA8-DD3F40C9C446}">
  <ds:schemaRefs>
    <ds:schemaRef ds:uri="http://schemas.microsoft.com/office/2006/documentManagement/types"/>
    <ds:schemaRef ds:uri="http://purl.org/dc/dcmitype/"/>
    <ds:schemaRef ds:uri="7f4fe5ba-0e9c-43fa-b7dd-de1717dc009a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F66E19F-3F28-47E7-B6E7-5E07ABD3D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 letter annex.dotx</Template>
  <TotalTime>16</TotalTime>
  <Pages>4</Pages>
  <Words>764</Words>
  <Characters>4253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Union postal universelle (UPU)</Company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KAMMERMANN-JACKSON heather</dc:creator>
  <cp:lastModifiedBy>SAYED sherouk</cp:lastModifiedBy>
  <cp:revision>9</cp:revision>
  <cp:lastPrinted>2024-02-01T08:11:00Z</cp:lastPrinted>
  <dcterms:created xsi:type="dcterms:W3CDTF">2024-01-22T11:51:00Z</dcterms:created>
  <dcterms:modified xsi:type="dcterms:W3CDTF">2024-02-01T08:11:00Z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0x010100058EFBD0D35E49E793D404E779D0CFC200CD69D27DBA32D944BA76E93CEC96EA19</vt:lpwstr>
  </property>
  <property fmtid="{D5CDD505-2E9C-101B-9397-08002B2CF9AE}" pid="3" name="_dlc_DocIdItemGuid">
    <vt:lpwstr>e10b284d-799f-4f24-8038-1bd817349983</vt:lpwstr>
  </property>
</Properties>
</file>