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399" w:rsidRDefault="00910399" w:rsidP="00910399">
      <w:pPr>
        <w:pStyle w:val="0Textedebase"/>
        <w:rPr>
          <w:b/>
        </w:rPr>
      </w:pPr>
      <w:r>
        <w:rPr>
          <w:b/>
        </w:rPr>
        <w:t>Para os operadores designados</w:t>
      </w:r>
    </w:p>
    <w:p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  <w:bookmarkStart w:id="0" w:name="_Hlk156393502"/>
    </w:p>
    <w:p w:rsidR="00124237" w:rsidRPr="00C210AD" w:rsidRDefault="00124237" w:rsidP="00124237">
      <w:pPr>
        <w:pStyle w:val="0Textedebase"/>
        <w:rPr>
          <w:rFonts w:cs="Arial"/>
          <w:b/>
          <w:bCs/>
        </w:rPr>
      </w:pPr>
      <w:r>
        <w:rPr>
          <w:b/>
        </w:rPr>
        <w:t>Avaliação dos progressos na realização da Visão Postal 2030</w:t>
      </w:r>
    </w:p>
    <w:p w:rsidR="00124237" w:rsidRPr="00E74C0C" w:rsidRDefault="00124237" w:rsidP="00124237">
      <w:pPr>
        <w:pStyle w:val="0Textedebase"/>
        <w:spacing w:line="240" w:lineRule="auto"/>
        <w:rPr>
          <w:rFonts w:cs="Arial"/>
          <w:bCs/>
          <w:sz w:val="18"/>
        </w:rPr>
      </w:pPr>
    </w:p>
    <w:p w:rsidR="00124237" w:rsidRPr="00C210AD" w:rsidRDefault="00124237" w:rsidP="00124237">
      <w:pPr>
        <w:pStyle w:val="0Textedebase"/>
        <w:rPr>
          <w:rFonts w:cs="Arial"/>
        </w:rPr>
      </w:pPr>
      <w:r>
        <w:t>A Secretaria Internacional gostaria de conhecer os progressos alcançados pelas partes interessadas da UPU na realização da Visão Postal 2030. Trata-se de uma etapa crucial para garantir que esses progressos sejam acompanhados a nível mundial e de uma forma comparável entre regiões e Países-membros.</w:t>
      </w:r>
    </w:p>
    <w:p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</w:p>
    <w:p w:rsidR="00124237" w:rsidRPr="00E86464" w:rsidRDefault="00124237" w:rsidP="00124237">
      <w:pPr>
        <w:pStyle w:val="0Textedebase"/>
        <w:rPr>
          <w:rFonts w:cs="Arial"/>
        </w:rPr>
      </w:pPr>
      <w:r>
        <w:t>O Congresso de Abidjan 2021 adotou a Visão Postal 2030 no âmbito da Estratégia Postal de Abidjan. A Visão Postal 2030 apresenta um panorama dos resultados esperados para o setor postal até 2030 e inclui 33 principais indicadores de desempenho. Está disponível em linha (apenas em inglês) (</w:t>
      </w:r>
      <w:hyperlink r:id="rId11" w:history="1">
        <w:r>
          <w:rPr>
            <w:rStyle w:val="Lienhypertexte"/>
          </w:rPr>
          <w:t>www.upu.int/</w:t>
        </w:r>
        <w:r>
          <w:rPr>
            <w:rStyle w:val="Lienhypertexte"/>
          </w:rPr>
          <w:br/>
          <w:t>getmedia/97071a5b-4ea1-4a27-834f-bb400cc85b01/Abidjan-Postal-Strategy-2021%e2%80%932025-web.pdf</w:t>
        </w:r>
      </w:hyperlink>
      <w:r>
        <w:rPr>
          <w:rStyle w:val="Lienhypertexte"/>
        </w:rPr>
        <w:t>)</w:t>
      </w:r>
      <w:r>
        <w:t>.</w:t>
      </w:r>
      <w:r>
        <w:br/>
      </w:r>
    </w:p>
    <w:p w:rsidR="00124237" w:rsidRPr="00C210AD" w:rsidRDefault="00124237" w:rsidP="002943A9">
      <w:pPr>
        <w:pStyle w:val="0Textedebase"/>
        <w:rPr>
          <w:rFonts w:cs="Arial"/>
        </w:rPr>
      </w:pPr>
      <w:r>
        <w:t xml:space="preserve">O questionário abaixo preenche-se em cerca de dez a quinze minutos, no máximo. </w:t>
      </w:r>
      <w:r w:rsidR="002943A9" w:rsidRPr="002943A9">
        <w:t xml:space="preserve">Gostaríamos </w:t>
      </w:r>
      <w:r>
        <w:t>que o enviasse, devidamente preenchido, por correio eletrónico (</w:t>
      </w:r>
      <w:hyperlink r:id="rId12" w:history="1">
        <w:r>
          <w:rPr>
            <w:rStyle w:val="Lienhypertexte"/>
          </w:rPr>
          <w:t>strategy@upu.int</w:t>
        </w:r>
      </w:hyperlink>
      <w:r>
        <w:t xml:space="preserve">), </w:t>
      </w:r>
      <w:r>
        <w:rPr>
          <w:rStyle w:val="Lienhypertexte"/>
          <w:b/>
        </w:rPr>
        <w:t>o mais tardar até 9 de fevereiro de 2024</w:t>
      </w:r>
      <w:r>
        <w:t>.</w:t>
      </w:r>
    </w:p>
    <w:p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</w:p>
    <w:p w:rsidR="00124237" w:rsidRPr="00C210AD" w:rsidRDefault="00124237" w:rsidP="00124237">
      <w:pPr>
        <w:pStyle w:val="0Textedebase"/>
        <w:rPr>
          <w:rFonts w:cs="Arial"/>
        </w:rPr>
      </w:pPr>
      <w:r>
        <w:t>Caso tenha alguma pergunta ou queira enviar as suas respostas ao inquérito pelo correio, entre em contacto com:</w:t>
      </w:r>
    </w:p>
    <w:p w:rsidR="00124237" w:rsidRPr="00FB4D4E" w:rsidRDefault="00124237" w:rsidP="00124237">
      <w:pPr>
        <w:pStyle w:val="0Textedebase"/>
        <w:spacing w:before="120"/>
        <w:rPr>
          <w:rFonts w:cs="Arial"/>
          <w:lang w:val="fr-FR"/>
        </w:rPr>
      </w:pPr>
      <w:r w:rsidRPr="00FB4D4E">
        <w:rPr>
          <w:lang w:val="fr-FR"/>
        </w:rPr>
        <w:t>Kohei Kitazawa</w:t>
      </w:r>
    </w:p>
    <w:p w:rsidR="00124237" w:rsidRPr="00FB4D4E" w:rsidRDefault="00124237" w:rsidP="00124237">
      <w:pPr>
        <w:pStyle w:val="0Textedebase"/>
        <w:rPr>
          <w:rFonts w:cs="Arial"/>
          <w:lang w:val="fr-FR"/>
        </w:rPr>
      </w:pPr>
      <w:r w:rsidRPr="00FB4D4E">
        <w:rPr>
          <w:lang w:val="fr-FR"/>
        </w:rPr>
        <w:t>Expert en planification stratégique</w:t>
      </w:r>
    </w:p>
    <w:p w:rsidR="00124237" w:rsidRPr="00C210AD" w:rsidRDefault="00124237" w:rsidP="00124237">
      <w:pPr>
        <w:pStyle w:val="0Textedebase"/>
        <w:rPr>
          <w:rFonts w:cs="Arial"/>
        </w:rPr>
      </w:pPr>
      <w:r>
        <w:t>Bureau international</w:t>
      </w:r>
    </w:p>
    <w:p w:rsidR="00124237" w:rsidRPr="00C210AD" w:rsidRDefault="00124237" w:rsidP="00124237">
      <w:pPr>
        <w:pStyle w:val="0Textedebase"/>
        <w:rPr>
          <w:rFonts w:cs="Arial"/>
        </w:rPr>
      </w:pPr>
      <w:r>
        <w:t>Weltpoststrasse 4</w:t>
      </w:r>
    </w:p>
    <w:p w:rsidR="00124237" w:rsidRPr="00C210AD" w:rsidRDefault="00124237" w:rsidP="00124237">
      <w:pPr>
        <w:pStyle w:val="0Textedebase"/>
        <w:rPr>
          <w:rFonts w:cs="Arial"/>
        </w:rPr>
      </w:pPr>
      <w:r>
        <w:t>3015 BERNE</w:t>
      </w:r>
    </w:p>
    <w:p w:rsidR="00124237" w:rsidRPr="00C210AD" w:rsidRDefault="00124237" w:rsidP="00124237">
      <w:pPr>
        <w:pStyle w:val="0Textedebase"/>
        <w:rPr>
          <w:rFonts w:cs="Arial"/>
        </w:rPr>
      </w:pPr>
      <w:r>
        <w:t>SUISSE</w:t>
      </w:r>
    </w:p>
    <w:p w:rsidR="00124237" w:rsidRPr="00C210AD" w:rsidRDefault="00124237" w:rsidP="00124237">
      <w:pPr>
        <w:pStyle w:val="0Textedebase"/>
        <w:tabs>
          <w:tab w:val="left" w:pos="709"/>
        </w:tabs>
        <w:spacing w:before="120"/>
        <w:rPr>
          <w:rFonts w:cs="Arial"/>
        </w:rPr>
      </w:pPr>
      <w:r>
        <w:t>Telefone: +41 31 350 33 82</w:t>
      </w:r>
    </w:p>
    <w:p w:rsidR="00124237" w:rsidRPr="00C210AD" w:rsidRDefault="00124237" w:rsidP="00124237">
      <w:pPr>
        <w:pStyle w:val="0Textedebase"/>
        <w:tabs>
          <w:tab w:val="left" w:pos="709"/>
        </w:tabs>
        <w:rPr>
          <w:rStyle w:val="Lienhypertexte"/>
          <w:rFonts w:cs="Arial"/>
        </w:rPr>
      </w:pPr>
      <w:r>
        <w:t xml:space="preserve">Endereço eletrónico: </w:t>
      </w:r>
      <w:hyperlink r:id="rId13" w:history="1">
        <w:r>
          <w:rPr>
            <w:rStyle w:val="Lienhypertexte"/>
          </w:rPr>
          <w:t>strategy@upu.int</w:t>
        </w:r>
      </w:hyperlink>
    </w:p>
    <w:p w:rsidR="00124237" w:rsidRPr="00E74C0C" w:rsidRDefault="00124237" w:rsidP="00124237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:rsidR="00BC3DC6" w:rsidRPr="001C6D53" w:rsidRDefault="00BC3DC6" w:rsidP="00BC3DC6">
      <w:pPr>
        <w:pStyle w:val="0Textedebase"/>
        <w:rPr>
          <w:rFonts w:cs="Arial"/>
        </w:rPr>
      </w:pPr>
      <w:r>
        <w:t>O presente questionário deve ser preenchido pelos operadores designados.</w:t>
      </w:r>
    </w:p>
    <w:p w:rsidR="00BC3DC6" w:rsidRPr="00E74C0C" w:rsidRDefault="00BC3DC6" w:rsidP="00BC3DC6">
      <w:pPr>
        <w:pStyle w:val="0Textedebase"/>
        <w:spacing w:line="240" w:lineRule="auto"/>
        <w:rPr>
          <w:rFonts w:cs="Arial"/>
          <w:bCs/>
          <w:sz w:val="18"/>
        </w:rPr>
      </w:pPr>
    </w:p>
    <w:p w:rsidR="00BC3DC6" w:rsidRPr="00C210AD" w:rsidRDefault="00BC3DC6" w:rsidP="00BC3DC6">
      <w:pPr>
        <w:pStyle w:val="0Textedebase"/>
        <w:rPr>
          <w:rFonts w:cs="Arial"/>
          <w:b/>
          <w:bCs/>
        </w:rPr>
      </w:pPr>
      <w:r>
        <w:rPr>
          <w:b/>
          <w:bCs/>
        </w:rPr>
        <w:t>Secção I – Perguntas gerais</w:t>
      </w:r>
    </w:p>
    <w:p w:rsidR="00BC3DC6" w:rsidRPr="00E74C0C" w:rsidRDefault="00BC3DC6" w:rsidP="00BC3DC6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BC3DC6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BC3DC6" w:rsidRPr="0073293E" w:rsidRDefault="00BC3DC6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Indique o seu tipo de organização (assinale todas as opções aplicáveis).</w:t>
            </w:r>
          </w:p>
          <w:p w:rsidR="00BC3DC6" w:rsidRPr="00FB4D4E" w:rsidRDefault="00BA3FC6" w:rsidP="007C51B5">
            <w:pPr>
              <w:spacing w:before="40" w:line="240" w:lineRule="auto"/>
              <w:ind w:right="74"/>
              <w:rPr>
                <w:rFonts w:cs="Arial"/>
                <w:sz w:val="12"/>
                <w:szCs w:val="12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ab/>
            </w:r>
            <w:r w:rsidR="003D2DA5" w:rsidRPr="00FB4D4E">
              <w:rPr>
                <w:sz w:val="16"/>
                <w:szCs w:val="16"/>
              </w:rPr>
              <w:t>Ministério de tutela (responsável pelo setor postal)</w:t>
            </w:r>
          </w:p>
          <w:p w:rsidR="00BC3DC6" w:rsidRPr="00FB4D4E" w:rsidRDefault="00BA3FC6" w:rsidP="007C51B5">
            <w:pPr>
              <w:spacing w:before="40" w:line="240" w:lineRule="auto"/>
              <w:ind w:right="74"/>
              <w:rPr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ab/>
            </w:r>
            <w:r w:rsidR="003D2DA5" w:rsidRPr="00FB4D4E">
              <w:rPr>
                <w:sz w:val="16"/>
                <w:szCs w:val="16"/>
              </w:rPr>
              <w:t>Regulador (responsável pelo setor postal)</w:t>
            </w:r>
          </w:p>
          <w:p w:rsidR="00BC3DC6" w:rsidRPr="0073293E" w:rsidRDefault="00BA3FC6" w:rsidP="007C51B5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ab/>
            </w:r>
            <w:r w:rsidR="003D2DA5" w:rsidRPr="00FB4D4E">
              <w:rPr>
                <w:sz w:val="16"/>
                <w:szCs w:val="16"/>
              </w:rPr>
              <w:t>Operador designado</w:t>
            </w: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BC3DC6" w:rsidRDefault="00BC3DC6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da organização</w:t>
            </w:r>
          </w:p>
          <w:p w:rsidR="00BC3DC6" w:rsidRDefault="00BC3DC6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:rsidR="00BC3DC6" w:rsidRPr="002A7973" w:rsidRDefault="00BC3DC6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:rsidR="00BC3DC6" w:rsidRPr="0073293E" w:rsidRDefault="00BC3DC6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completo</w:t>
            </w:r>
          </w:p>
          <w:p w:rsidR="00BC3DC6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BC3DC6" w:rsidRPr="00F72980" w:rsidRDefault="00BA3FC6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 xml:space="preserve"> </w:t>
            </w:r>
            <w:r w:rsidR="003D2DA5">
              <w:rPr>
                <w:sz w:val="16"/>
                <w:szCs w:val="16"/>
              </w:rPr>
              <w:t>Sra.</w:t>
            </w:r>
            <w:r w:rsidR="003D2DA5"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 xml:space="preserve"> </w:t>
            </w:r>
            <w:r w:rsidR="003D2DA5">
              <w:rPr>
                <w:sz w:val="16"/>
                <w:szCs w:val="16"/>
              </w:rPr>
              <w:t>Sr.</w:t>
            </w: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Cargo/título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</w:trPr>
        <w:tc>
          <w:tcPr>
            <w:tcW w:w="9645" w:type="dxa"/>
            <w:gridSpan w:val="3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País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:rsidTr="007C51B5">
        <w:trPr>
          <w:cantSplit/>
        </w:trPr>
        <w:tc>
          <w:tcPr>
            <w:tcW w:w="4785" w:type="dxa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:rsidR="00BC3DC6" w:rsidRPr="0073293E" w:rsidRDefault="00BC3DC6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 eletrónico</w:t>
            </w: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:rsidR="00BC3DC6" w:rsidRPr="00E74C0C" w:rsidRDefault="00BC3DC6" w:rsidP="00BC3DC6">
      <w:pPr>
        <w:spacing w:line="240" w:lineRule="auto"/>
        <w:rPr>
          <w:rFonts w:cs="Arial"/>
          <w:bCs/>
          <w:sz w:val="2"/>
          <w:szCs w:val="2"/>
        </w:rPr>
      </w:pPr>
    </w:p>
    <w:bookmarkEnd w:id="0"/>
    <w:p w:rsidR="00910399" w:rsidRPr="00D35AA8" w:rsidRDefault="00910399" w:rsidP="00744F91">
      <w:pPr>
        <w:pageBreakBefore/>
        <w:spacing w:line="240" w:lineRule="auto"/>
        <w:rPr>
          <w:b/>
          <w:bCs/>
        </w:rPr>
      </w:pPr>
      <w:r>
        <w:rPr>
          <w:b/>
          <w:bCs/>
        </w:rPr>
        <w:lastRenderedPageBreak/>
        <w:t>Secção II – Operadores designados</w:t>
      </w:r>
    </w:p>
    <w:p w:rsidR="00910399" w:rsidRPr="00625B9B" w:rsidRDefault="00910399" w:rsidP="00910399">
      <w:pPr>
        <w:pStyle w:val="0Textedebase"/>
        <w:rPr>
          <w:bCs/>
        </w:rPr>
      </w:pPr>
    </w:p>
    <w:p w:rsidR="00910399" w:rsidRPr="00D35AA8" w:rsidRDefault="00910399" w:rsidP="00910399">
      <w:pPr>
        <w:pStyle w:val="0Textedebase"/>
      </w:pPr>
      <w:r>
        <w:t xml:space="preserve">Indique se concorda ou discorda com as seguintes afirmações. </w:t>
      </w:r>
    </w:p>
    <w:p w:rsidR="00625B9B" w:rsidRDefault="00625B9B" w:rsidP="00910399">
      <w:pPr>
        <w:pStyle w:val="0Textedebase"/>
      </w:pPr>
    </w:p>
    <w:tbl>
      <w:tblPr>
        <w:tblStyle w:val="Grilledutableau"/>
        <w:tblW w:w="9638" w:type="dxa"/>
        <w:tblLook w:val="04A0" w:firstRow="1" w:lastRow="0" w:firstColumn="1" w:lastColumn="0" w:noHBand="0" w:noVBand="1"/>
      </w:tblPr>
      <w:tblGrid>
        <w:gridCol w:w="992"/>
        <w:gridCol w:w="3969"/>
        <w:gridCol w:w="1559"/>
        <w:gridCol w:w="1559"/>
        <w:gridCol w:w="1559"/>
      </w:tblGrid>
      <w:tr w:rsidR="00625B9B" w:rsidTr="007954D9">
        <w:tc>
          <w:tcPr>
            <w:tcW w:w="992" w:type="dxa"/>
            <w:tcBorders>
              <w:bottom w:val="single" w:sz="4" w:space="0" w:color="auto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25B9B" w:rsidRPr="00BA325B" w:rsidRDefault="00625B9B" w:rsidP="007954D9">
            <w:pPr>
              <w:pStyle w:val="0Textedebase"/>
              <w:spacing w:before="60" w:after="60"/>
              <w:jc w:val="left"/>
              <w:rPr>
                <w:rFonts w:cs="Arial"/>
                <w:i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5B9B" w:rsidRPr="00BA325B" w:rsidRDefault="00625B9B" w:rsidP="00F8179C">
            <w:pPr>
              <w:pStyle w:val="0Textedebase"/>
              <w:spacing w:before="60" w:after="60"/>
              <w:rPr>
                <w:rFonts w:cs="Arial"/>
                <w:i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5B9B" w:rsidRPr="00BA325B" w:rsidRDefault="00625B9B" w:rsidP="00F8179C">
            <w:pPr>
              <w:pStyle w:val="0Textedebase"/>
              <w:spacing w:before="60" w:after="60"/>
              <w:rPr>
                <w:rFonts w:cs="Arial"/>
                <w:i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5B9B" w:rsidRPr="00BA325B" w:rsidRDefault="00625B9B" w:rsidP="00163AE5">
            <w:pPr>
              <w:pStyle w:val="0Textedebase"/>
              <w:spacing w:before="60" w:after="60"/>
              <w:jc w:val="left"/>
              <w:rPr>
                <w:rFonts w:cs="Arial"/>
                <w:i/>
              </w:rPr>
            </w:pPr>
            <w:r>
              <w:rPr>
                <w:i/>
              </w:rPr>
              <w:t>Não está previsto</w:t>
            </w:r>
          </w:p>
        </w:tc>
      </w:tr>
      <w:tr w:rsidR="00625B9B" w:rsidTr="007954D9">
        <w:tc>
          <w:tcPr>
            <w:tcW w:w="992" w:type="dxa"/>
            <w:tcBorders>
              <w:bottom w:val="nil"/>
            </w:tcBorders>
          </w:tcPr>
          <w:p w:rsidR="00625B9B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3.2</w:t>
            </w:r>
          </w:p>
        </w:tc>
        <w:tc>
          <w:tcPr>
            <w:tcW w:w="3969" w:type="dxa"/>
            <w:tcBorders>
              <w:bottom w:val="nil"/>
            </w:tcBorders>
          </w:tcPr>
          <w:p w:rsidR="00625B9B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100% da população deverá ter acesso aos serviços postais</w:t>
            </w:r>
          </w:p>
        </w:tc>
        <w:tc>
          <w:tcPr>
            <w:tcW w:w="1559" w:type="dxa"/>
            <w:tcBorders>
              <w:bottom w:val="nil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625B9B" w:rsidRDefault="00625B9B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Q3.2 O seu governo 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3.3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do setor postal deverão respeitar as definições e as políticas relativas à obrigação de serviço universal, bem como os objetivos governamentais para o desenvolvimento socioeconómico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BA3FC6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Q3.3 </w:t>
            </w:r>
            <w:r w:rsidR="00BA3FC6">
              <w:rPr>
                <w:bCs/>
                <w:color w:val="000000"/>
              </w:rPr>
              <w:t>A sua organização</w:t>
            </w:r>
            <w:r>
              <w:rPr>
                <w:bCs/>
                <w:color w:val="000000"/>
              </w:rPr>
              <w:t xml:space="preserve"> 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8101870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999907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21166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3.4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ter desenvolvido um meio para calcular, de forma exata, o custo da prestação do serviço postal universal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Q3.4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8768175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4284818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559764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3.5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que fornecem serviços governamentais e/ou o serviço postal universal deverão ter elaborado uma campanha nacional para promover o seu contributo para a realização dos Objetivos de Desenvolvimento Sustentável, bem como o seu papel no plano socioeconómico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Q3.5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5644243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6501350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460975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3.6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países deverão ter analisado o seu desempenho em termos de desenvolvimento postal (de acordo com avaliações como a do índice integrado para o desenvolvimento postal), com o intuito de definir objetivos concretos para a melhoria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Q3.6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3931832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5420121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2860753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3.7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dispor dos meios necessários para fornecer serviços de transferência de fundos internacionais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Q3.7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238825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603137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534193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pageBreakBefore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lastRenderedPageBreak/>
              <w:t>VP 3.8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ter criado um canal/uma atividade específica para a prestação de serviços às pequenas e médias empresas (p. ex., no que diz respeito à exportação, formação para o comércio eletrónico, etc.)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Q3.8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25979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0730451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441695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3.9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ter reduzido o prazo de entrega para que seja, pelo menos, equivalente ao prazo médio regional de 2020 para todas as categorias de correio (cartas, encomendas e objetos expressos)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Q3.9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60912394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0125868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868205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3.10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ter aumentado o seu número de parceiros na rede internacional para alcançar, pelo menos, a média regional de 2020 (conforme medida pela plataforma de grandes dados (</w:t>
            </w:r>
            <w:r>
              <w:rPr>
                <w:i/>
                <w:color w:val="000000"/>
              </w:rPr>
              <w:t>big data</w:t>
            </w:r>
            <w:r>
              <w:rPr>
                <w:color w:val="000000"/>
              </w:rPr>
              <w:t>))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Q3.10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315817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2879041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52444681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3.11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7954D9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ter aumentado o número de objetos permutados com os seus parceiros internacionais para alcançar, pelo menos, a média regional de 2020 (medida através da tonelagem de correio exportado)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Q3.11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661600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3403790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029758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3.12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funcionários elegíveis deverão ter recebido formação para adquirir as competências necessárias à transformação digital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Q3.12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230251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5977446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985908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:rsidTr="007954D9">
        <w:tc>
          <w:tcPr>
            <w:tcW w:w="992" w:type="dxa"/>
            <w:tcBorders>
              <w:bottom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3.13</w:t>
            </w:r>
          </w:p>
        </w:tc>
        <w:tc>
          <w:tcPr>
            <w:tcW w:w="3969" w:type="dxa"/>
            <w:tcBorders>
              <w:bottom w:val="nil"/>
            </w:tcBorders>
          </w:tcPr>
          <w:p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Até 2030, todos os operadores deverão reconhecer e apoiar a realização dos objetivos do Acordo de Paris, que pretendem limitar o aumento da temperatura média mundial bem abaixo dos 2ºC em relação à era pré-industrial e prosseguir com os esforços destinados a limitar esse aumento a 1,5ºC em comparação com a era pré-industrial, incluindo através da redução das suas emissões de gases com efeito de estufa</w:t>
            </w: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:rsidTr="007954D9">
        <w:tc>
          <w:tcPr>
            <w:tcW w:w="992" w:type="dxa"/>
            <w:tcBorders>
              <w:top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Q3.13 </w:t>
            </w:r>
            <w:r w:rsidR="00BA3FC6">
              <w:rPr>
                <w:bCs/>
                <w:color w:val="000000"/>
              </w:rPr>
              <w:t xml:space="preserve">A sua organização </w:t>
            </w:r>
            <w:bookmarkStart w:id="1" w:name="_GoBack"/>
            <w:bookmarkEnd w:id="1"/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685738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122313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F8179C" w:rsidRPr="00BA325B" w:rsidRDefault="00BA3FC6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6072687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:rsidR="000E77C3" w:rsidRPr="000E77C3" w:rsidRDefault="000E77C3" w:rsidP="00BA032E">
      <w:pPr>
        <w:pStyle w:val="Textedebase"/>
        <w:rPr>
          <w:lang w:val="fr-CH"/>
        </w:rPr>
      </w:pPr>
    </w:p>
    <w:sectPr w:rsidR="000E77C3" w:rsidRPr="000E77C3" w:rsidSect="003118BD">
      <w:headerReference w:type="even" r:id="rId14"/>
      <w:head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399" w:rsidRDefault="00910399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910399" w:rsidRDefault="0091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399" w:rsidRDefault="00910399" w:rsidP="009E7ADC">
      <w:pPr>
        <w:rPr>
          <w:sz w:val="18"/>
        </w:rPr>
      </w:pPr>
    </w:p>
  </w:footnote>
  <w:footnote w:type="continuationSeparator" w:id="0">
    <w:p w:rsidR="00910399" w:rsidRDefault="00910399" w:rsidP="009E7ADC"/>
  </w:footnote>
  <w:footnote w:type="continuationNotice" w:id="1">
    <w:p w:rsidR="00910399" w:rsidRDefault="00910399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>
      <w:trPr>
        <w:trHeight w:val="1418"/>
      </w:trPr>
      <w:tc>
        <w:tcPr>
          <w:tcW w:w="3969" w:type="dxa"/>
        </w:tcPr>
        <w:p w:rsidR="00F87364" w:rsidRDefault="00FB4D4E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 w:rsidRPr="00FB4D4E">
            <w:rPr>
              <w:rFonts w:ascii="45 Helvetica Light" w:hAnsi="45 Helvetica Light"/>
              <w:noProof/>
              <w:sz w:val="18"/>
              <w:lang w:val="en-US" w:eastAsia="en-US"/>
            </w:rPr>
            <w:drawing>
              <wp:inline distT="0" distB="0" distL="0" distR="0">
                <wp:extent cx="1573530" cy="425450"/>
                <wp:effectExtent l="0" t="0" r="7620" b="0"/>
                <wp:docPr id="2" name="Image 2" descr="C:\Users\dasilvar\Desktop\upu_logotype_black-white_positive_1200_p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silvar\Desktop\upu_logotype_black-white_positive_1200_p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353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F87364" w:rsidRPr="001813EE" w:rsidRDefault="00910399" w:rsidP="003D2DA5">
          <w:pPr>
            <w:autoSpaceDE w:val="0"/>
            <w:autoSpaceDN w:val="0"/>
            <w:adjustRightInd w:val="0"/>
            <w:jc w:val="right"/>
          </w:pPr>
          <w:r>
            <w:t xml:space="preserve">Anexo 3 à carta 6850(DPRM.KCTT.IS)1006 </w:t>
          </w:r>
          <w:r>
            <w:br/>
            <w:t>de 30 de janeiro de 2024</w:t>
          </w:r>
        </w:p>
      </w:tc>
    </w:tr>
  </w:tbl>
  <w:p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399"/>
    <w:rsid w:val="000021DD"/>
    <w:rsid w:val="00004D2B"/>
    <w:rsid w:val="0002298F"/>
    <w:rsid w:val="00023669"/>
    <w:rsid w:val="00026EC5"/>
    <w:rsid w:val="000465C9"/>
    <w:rsid w:val="000B24C3"/>
    <w:rsid w:val="000D1BB1"/>
    <w:rsid w:val="000E0AB2"/>
    <w:rsid w:val="000E77C3"/>
    <w:rsid w:val="001006F4"/>
    <w:rsid w:val="00104F21"/>
    <w:rsid w:val="0011269C"/>
    <w:rsid w:val="00121A6F"/>
    <w:rsid w:val="00124237"/>
    <w:rsid w:val="001567C5"/>
    <w:rsid w:val="00161F92"/>
    <w:rsid w:val="00163AE5"/>
    <w:rsid w:val="0016521C"/>
    <w:rsid w:val="0017006D"/>
    <w:rsid w:val="00172757"/>
    <w:rsid w:val="001813EE"/>
    <w:rsid w:val="001A4314"/>
    <w:rsid w:val="00232DCA"/>
    <w:rsid w:val="00261EAE"/>
    <w:rsid w:val="0026706D"/>
    <w:rsid w:val="00272937"/>
    <w:rsid w:val="00282124"/>
    <w:rsid w:val="0029168C"/>
    <w:rsid w:val="002943A9"/>
    <w:rsid w:val="002A3142"/>
    <w:rsid w:val="002A663B"/>
    <w:rsid w:val="002B1B7A"/>
    <w:rsid w:val="002B2A67"/>
    <w:rsid w:val="002B66E8"/>
    <w:rsid w:val="002C3576"/>
    <w:rsid w:val="002F7773"/>
    <w:rsid w:val="003002DC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3D2DA5"/>
    <w:rsid w:val="00422F57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25B9B"/>
    <w:rsid w:val="00637585"/>
    <w:rsid w:val="00643F80"/>
    <w:rsid w:val="00653717"/>
    <w:rsid w:val="00653FFD"/>
    <w:rsid w:val="00654B91"/>
    <w:rsid w:val="00656A8B"/>
    <w:rsid w:val="006724B1"/>
    <w:rsid w:val="006A79AB"/>
    <w:rsid w:val="006B1882"/>
    <w:rsid w:val="006C019C"/>
    <w:rsid w:val="006C47EF"/>
    <w:rsid w:val="006D5D8D"/>
    <w:rsid w:val="006E36B1"/>
    <w:rsid w:val="00717D08"/>
    <w:rsid w:val="00744F91"/>
    <w:rsid w:val="00756C4A"/>
    <w:rsid w:val="00757BB9"/>
    <w:rsid w:val="00761DEC"/>
    <w:rsid w:val="0076291C"/>
    <w:rsid w:val="00765B70"/>
    <w:rsid w:val="0077420D"/>
    <w:rsid w:val="00780CBD"/>
    <w:rsid w:val="00783C7C"/>
    <w:rsid w:val="007954D9"/>
    <w:rsid w:val="007A2839"/>
    <w:rsid w:val="007B6036"/>
    <w:rsid w:val="007C679A"/>
    <w:rsid w:val="007D07CD"/>
    <w:rsid w:val="007D2933"/>
    <w:rsid w:val="007D6956"/>
    <w:rsid w:val="007E0A42"/>
    <w:rsid w:val="007F6E68"/>
    <w:rsid w:val="00857B50"/>
    <w:rsid w:val="0087570D"/>
    <w:rsid w:val="00894CD8"/>
    <w:rsid w:val="00897E26"/>
    <w:rsid w:val="008A32DA"/>
    <w:rsid w:val="008A5A68"/>
    <w:rsid w:val="008B7E25"/>
    <w:rsid w:val="008D3810"/>
    <w:rsid w:val="008E54AA"/>
    <w:rsid w:val="008E7619"/>
    <w:rsid w:val="008F12A9"/>
    <w:rsid w:val="0091039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838AD"/>
    <w:rsid w:val="00B86608"/>
    <w:rsid w:val="00BA032E"/>
    <w:rsid w:val="00BA3FC6"/>
    <w:rsid w:val="00BA404F"/>
    <w:rsid w:val="00BC0807"/>
    <w:rsid w:val="00BC1442"/>
    <w:rsid w:val="00BC3DC6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D183A"/>
    <w:rsid w:val="00ED63F7"/>
    <w:rsid w:val="00ED6707"/>
    <w:rsid w:val="00ED7E1E"/>
    <w:rsid w:val="00EE2A54"/>
    <w:rsid w:val="00F11A72"/>
    <w:rsid w:val="00F15EB7"/>
    <w:rsid w:val="00F33A54"/>
    <w:rsid w:val="00F46E44"/>
    <w:rsid w:val="00F521BF"/>
    <w:rsid w:val="00F6214A"/>
    <w:rsid w:val="00F62978"/>
    <w:rsid w:val="00F639BA"/>
    <w:rsid w:val="00F8179C"/>
    <w:rsid w:val="00F848AD"/>
    <w:rsid w:val="00F87364"/>
    <w:rsid w:val="00F87A5B"/>
    <w:rsid w:val="00F963C3"/>
    <w:rsid w:val="00FA2EFC"/>
    <w:rsid w:val="00FB4D4E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5411942"/>
  <w15:docId w15:val="{9459ACCF-0DA0-4603-B837-25421EE8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399"/>
    <w:pPr>
      <w:spacing w:line="240" w:lineRule="atLeast"/>
    </w:pPr>
    <w:rPr>
      <w:rFonts w:ascii="Arial" w:hAnsi="Arial"/>
      <w:lang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910399"/>
    <w:pPr>
      <w:jc w:val="both"/>
    </w:pPr>
  </w:style>
  <w:style w:type="table" w:styleId="TableauGrille2">
    <w:name w:val="Grid Table 2"/>
    <w:basedOn w:val="TableauNormal"/>
    <w:uiPriority w:val="47"/>
    <w:rsid w:val="00910399"/>
    <w:rPr>
      <w:lang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lledutableau">
    <w:name w:val="Table Grid"/>
    <w:basedOn w:val="TableauNormal"/>
    <w:rsid w:val="00625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7f4fe5ba-0e9c-43fa-b7dd-de1717dc009a">false</PGSBat>
    <PGSWordCount xmlns="7f4fe5ba-0e9c-43fa-b7dd-de1717dc009a" xsi:nil="true"/>
    <PGSDirectPublication xmlns="7f4fe5ba-0e9c-43fa-b7dd-de1717dc009a">false</PGSDirectPublication>
    <PGSAssociatedRequest xmlns="7f4fe5ba-0e9c-43fa-b7dd-de1717dc009a" xsi:nil="true"/>
    <PGSTitle xmlns="7f4fe5ba-0e9c-43fa-b7dd-de1717dc009a" xsi:nil="true"/>
    <PGSRequester xmlns="7f4fe5ba-0e9c-43fa-b7dd-de1717dc009a" xsi:nil="true"/>
    <PGSFolio xmlns="7f4fe5ba-0e9c-43fa-b7dd-de1717dc009a" xsi:nil="true"/>
    <PGSOriginalLanguage xmlns="7f4fe5ba-0e9c-43fa-b7dd-de1717dc009a" xsi:nil="true"/>
    <PGSRequestAuthor xmlns="7f4fe5ba-0e9c-43fa-b7dd-de1717dc009a" xsi:nil="true"/>
    <PGSDocumentType xmlns="7f4fe5ba-0e9c-43fa-b7dd-de1717dc009a">false</PGSDocu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1A3E8-5DC9-460A-8F95-F25F22A467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84F16-FF69-43EA-AC61-F76DAAD08517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3.xml><?xml version="1.0" encoding="utf-8"?>
<ds:datastoreItem xmlns:ds="http://schemas.openxmlformats.org/officeDocument/2006/customXml" ds:itemID="{303FC323-F5C6-4205-BA12-DFF56379F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EB134A-3E09-4CFB-A5DA-4C8CDC53B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annexe.dotx</Template>
  <TotalTime>23</TotalTime>
  <Pages>3</Pages>
  <Words>806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DA SILVA rui</cp:lastModifiedBy>
  <cp:revision>12</cp:revision>
  <cp:lastPrinted>2009-02-19T13:40:00Z</cp:lastPrinted>
  <dcterms:created xsi:type="dcterms:W3CDTF">2024-01-17T13:01:00Z</dcterms:created>
  <dcterms:modified xsi:type="dcterms:W3CDTF">2024-01-31T15:24:00Z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</Properties>
</file>